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CE73A" w14:textId="2E710619" w:rsidR="006E2AB8" w:rsidRDefault="006E2AB8" w:rsidP="006E2A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405CF3" w:rsidRPr="00405CF3">
        <w:rPr>
          <w:b/>
          <w:noProof/>
          <w:sz w:val="24"/>
        </w:rPr>
        <w:t>240180</w:t>
      </w:r>
    </w:p>
    <w:p w14:paraId="757F456E" w14:textId="77777777" w:rsidR="006E2AB8" w:rsidRDefault="006E2AB8" w:rsidP="006E2A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29 January - 2 February 2024</w:t>
      </w:r>
    </w:p>
    <w:p w14:paraId="0741186C" w14:textId="77777777" w:rsidR="00AE59AA" w:rsidRPr="00576392" w:rsidRDefault="00AE59AA" w:rsidP="00AE59AA">
      <w:pPr>
        <w:spacing w:after="0"/>
        <w:rPr>
          <w:rFonts w:ascii="Arial" w:hAnsi="Arial"/>
          <w:lang w:val="en-US"/>
        </w:rPr>
      </w:pPr>
    </w:p>
    <w:p w14:paraId="675298C3" w14:textId="5CE2A525" w:rsidR="0078198F" w:rsidRPr="006C1D9C" w:rsidRDefault="0078198F" w:rsidP="0008571D">
      <w:pPr>
        <w:tabs>
          <w:tab w:val="left" w:pos="2268"/>
        </w:tabs>
        <w:jc w:val="both"/>
        <w:rPr>
          <w:rFonts w:ascii="Arial" w:hAnsi="Arial"/>
          <w:b/>
          <w:lang w:val="en-US"/>
        </w:rPr>
      </w:pPr>
      <w:r w:rsidRPr="006C1D9C">
        <w:rPr>
          <w:rFonts w:ascii="Arial" w:hAnsi="Arial"/>
          <w:b/>
          <w:lang w:val="en-US"/>
        </w:rPr>
        <w:t xml:space="preserve">Agenda item: </w:t>
      </w:r>
      <w:r w:rsidRPr="006C1D9C">
        <w:rPr>
          <w:rFonts w:ascii="Arial" w:hAnsi="Arial"/>
          <w:b/>
          <w:lang w:val="en-US"/>
        </w:rPr>
        <w:tab/>
      </w:r>
      <w:r w:rsidR="007A7ED3">
        <w:rPr>
          <w:rFonts w:ascii="Arial" w:hAnsi="Arial"/>
          <w:b/>
          <w:lang w:val="en-US"/>
        </w:rPr>
        <w:t>9.</w:t>
      </w:r>
      <w:r w:rsidR="001C46AF">
        <w:rPr>
          <w:rFonts w:ascii="Arial" w:hAnsi="Arial"/>
          <w:b/>
          <w:lang w:val="en-US"/>
        </w:rPr>
        <w:t>12</w:t>
      </w:r>
    </w:p>
    <w:p w14:paraId="66BB4D26" w14:textId="7E109A6C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Source: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D122F1" w:rsidRPr="00D122F1">
        <w:rPr>
          <w:rFonts w:ascii="Arial" w:hAnsi="Arial" w:cs="Arial"/>
          <w:b/>
          <w:szCs w:val="24"/>
          <w:lang w:val="en-US"/>
        </w:rPr>
        <w:t>Apple Inc., Qualcomm Incorporated</w:t>
      </w:r>
      <w:r w:rsidR="00E322EC">
        <w:rPr>
          <w:rFonts w:ascii="Arial" w:hAnsi="Arial" w:cs="Arial"/>
          <w:b/>
          <w:szCs w:val="24"/>
          <w:lang w:val="en-US"/>
        </w:rPr>
        <w:t xml:space="preserve">, </w:t>
      </w:r>
      <w:r w:rsidR="00E322EC" w:rsidRPr="00E322EC">
        <w:rPr>
          <w:rFonts w:ascii="Arial" w:hAnsi="Arial" w:cs="Arial"/>
          <w:b/>
          <w:szCs w:val="24"/>
          <w:lang w:val="en-US"/>
        </w:rPr>
        <w:t>Dolby Germany GmbH</w:t>
      </w:r>
      <w:r w:rsidR="00D122F1">
        <w:rPr>
          <w:rFonts w:ascii="Arial" w:hAnsi="Arial" w:cs="Arial"/>
          <w:b/>
          <w:szCs w:val="24"/>
          <w:lang w:val="en-US"/>
        </w:rPr>
        <w:t xml:space="preserve"> </w:t>
      </w:r>
    </w:p>
    <w:p w14:paraId="3A8BA29E" w14:textId="300C8DC4" w:rsidR="0078198F" w:rsidRPr="006C1D9C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6C1D9C">
        <w:rPr>
          <w:rFonts w:ascii="Arial" w:hAnsi="Arial" w:cs="Arial"/>
          <w:b/>
          <w:szCs w:val="24"/>
          <w:lang w:val="en-US"/>
        </w:rPr>
        <w:t xml:space="preserve">Title: 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3A1B58" w:rsidRPr="006C1D9C">
        <w:rPr>
          <w:rFonts w:ascii="Arial" w:hAnsi="Arial" w:cs="Arial"/>
          <w:b/>
          <w:szCs w:val="24"/>
          <w:lang w:val="en-US"/>
        </w:rPr>
        <w:t>[</w:t>
      </w:r>
      <w:r w:rsidR="006E2AB8">
        <w:rPr>
          <w:rFonts w:ascii="Arial" w:hAnsi="Arial" w:cs="Arial"/>
          <w:b/>
          <w:szCs w:val="24"/>
          <w:lang w:val="en-US"/>
        </w:rPr>
        <w:t>IHOP</w:t>
      </w:r>
      <w:r w:rsidR="003A1B58" w:rsidRPr="006C1D9C">
        <w:rPr>
          <w:rFonts w:ascii="Arial" w:hAnsi="Arial" w:cs="Arial"/>
          <w:b/>
          <w:szCs w:val="24"/>
          <w:lang w:val="en-US"/>
        </w:rPr>
        <w:t>] Draft Work Plan</w:t>
      </w:r>
    </w:p>
    <w:p w14:paraId="19EA4BE3" w14:textId="6166CCC8" w:rsidR="0078198F" w:rsidRPr="006C1D9C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>Version: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620C98" w:rsidRPr="006C1D9C">
        <w:rPr>
          <w:rFonts w:ascii="Arial" w:hAnsi="Arial" w:cs="Arial"/>
          <w:b/>
          <w:szCs w:val="24"/>
          <w:lang w:val="en-US"/>
        </w:rPr>
        <w:t>0.</w:t>
      </w:r>
      <w:r w:rsidR="00B54756" w:rsidRPr="006C1D9C">
        <w:rPr>
          <w:rFonts w:ascii="Arial" w:hAnsi="Arial" w:cs="Arial"/>
          <w:b/>
          <w:szCs w:val="24"/>
          <w:lang w:val="en-US"/>
        </w:rPr>
        <w:t>0</w:t>
      </w:r>
      <w:r w:rsidR="00A66A7C" w:rsidRPr="006C1D9C">
        <w:rPr>
          <w:rFonts w:ascii="Arial" w:hAnsi="Arial" w:cs="Arial"/>
          <w:b/>
          <w:szCs w:val="24"/>
          <w:lang w:val="en-US"/>
        </w:rPr>
        <w:t>.</w:t>
      </w:r>
      <w:r w:rsidR="006E2AB8">
        <w:rPr>
          <w:rFonts w:ascii="Arial" w:hAnsi="Arial" w:cs="Arial"/>
          <w:b/>
          <w:szCs w:val="24"/>
          <w:lang w:val="en-US"/>
        </w:rPr>
        <w:t>1</w:t>
      </w:r>
    </w:p>
    <w:p w14:paraId="4C6DF7B0" w14:textId="620A46F0" w:rsidR="0078198F" w:rsidRPr="006C1D9C" w:rsidRDefault="0078198F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r w:rsidRPr="006C1D9C">
        <w:rPr>
          <w:rFonts w:ascii="Arial" w:hAnsi="Arial" w:cs="Arial"/>
          <w:b/>
          <w:szCs w:val="24"/>
          <w:lang w:val="en-US"/>
        </w:rPr>
        <w:t>Document for</w:t>
      </w:r>
      <w:r w:rsidRPr="006C1D9C">
        <w:rPr>
          <w:rFonts w:ascii="Arial" w:hAnsi="Arial" w:cs="Arial"/>
          <w:b/>
          <w:szCs w:val="24"/>
          <w:lang w:val="en-US"/>
        </w:rPr>
        <w:tab/>
      </w:r>
      <w:r w:rsidR="00C82616" w:rsidRPr="006C1D9C">
        <w:rPr>
          <w:rFonts w:ascii="Arial" w:hAnsi="Arial" w:cs="Arial"/>
          <w:b/>
          <w:szCs w:val="24"/>
          <w:lang w:val="en-US"/>
        </w:rPr>
        <w:t xml:space="preserve">Discussion and </w:t>
      </w:r>
      <w:r w:rsidR="006C1D9C">
        <w:rPr>
          <w:rFonts w:ascii="Arial" w:hAnsi="Arial" w:cs="Arial"/>
          <w:b/>
          <w:szCs w:val="24"/>
          <w:lang w:val="en-US"/>
        </w:rPr>
        <w:t>a</w:t>
      </w:r>
      <w:r w:rsidR="007828D1" w:rsidRPr="006C1D9C">
        <w:rPr>
          <w:rFonts w:ascii="Arial" w:hAnsi="Arial" w:cs="Arial"/>
          <w:b/>
          <w:szCs w:val="24"/>
          <w:lang w:val="en-US"/>
        </w:rPr>
        <w:t>greement</w:t>
      </w:r>
    </w:p>
    <w:p w14:paraId="31C40BEE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</w:p>
    <w:p w14:paraId="490A8001" w14:textId="4FDDAE53" w:rsidR="0078198F" w:rsidRPr="00A82893" w:rsidRDefault="005657E9" w:rsidP="005657E9">
      <w:pPr>
        <w:pStyle w:val="Heading1"/>
        <w:numPr>
          <w:ilvl w:val="0"/>
          <w:numId w:val="0"/>
        </w:numPr>
        <w:ind w:left="432" w:hanging="432"/>
      </w:pPr>
      <w:r>
        <w:t xml:space="preserve">1 </w:t>
      </w:r>
      <w:r w:rsidR="0078198F" w:rsidRPr="00576392">
        <w:t>Introduction</w:t>
      </w:r>
    </w:p>
    <w:p w14:paraId="32DD7856" w14:textId="336A6D7B" w:rsidR="0078198F" w:rsidRPr="00A00F76" w:rsidRDefault="0078198F" w:rsidP="0078198F">
      <w:pPr>
        <w:ind w:right="-143"/>
        <w:rPr>
          <w:bCs/>
          <w:szCs w:val="24"/>
        </w:rPr>
      </w:pPr>
      <w:r w:rsidRPr="00A00F76">
        <w:rPr>
          <w:bCs/>
          <w:szCs w:val="24"/>
        </w:rPr>
        <w:t xml:space="preserve">During </w:t>
      </w:r>
      <w:r w:rsidR="005657E9" w:rsidRPr="006E2AB8">
        <w:rPr>
          <w:bCs/>
          <w:szCs w:val="24"/>
          <w:highlight w:val="yellow"/>
        </w:rPr>
        <w:t>SA#10</w:t>
      </w:r>
      <w:r w:rsidR="006E2AB8" w:rsidRPr="006E2AB8">
        <w:rPr>
          <w:bCs/>
          <w:szCs w:val="24"/>
          <w:highlight w:val="yellow"/>
        </w:rPr>
        <w:t>3</w:t>
      </w:r>
      <w:r w:rsidR="005657E9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the </w:t>
      </w:r>
      <w:r w:rsidR="005657E9">
        <w:rPr>
          <w:bCs/>
          <w:szCs w:val="24"/>
        </w:rPr>
        <w:t xml:space="preserve">new </w:t>
      </w:r>
      <w:r w:rsidR="006E2AB8">
        <w:rPr>
          <w:bCs/>
          <w:szCs w:val="24"/>
        </w:rPr>
        <w:t xml:space="preserve">work item on </w:t>
      </w:r>
      <w:r w:rsidR="002B513D" w:rsidRPr="00A00F76">
        <w:rPr>
          <w:bCs/>
          <w:szCs w:val="24"/>
        </w:rPr>
        <w:t>“</w:t>
      </w:r>
      <w:r w:rsidR="006E2AB8">
        <w:rPr>
          <w:bCs/>
          <w:szCs w:val="24"/>
        </w:rPr>
        <w:t>I</w:t>
      </w:r>
      <w:r w:rsidR="006E2AB8" w:rsidRPr="006E2AB8">
        <w:rPr>
          <w:bCs/>
          <w:szCs w:val="24"/>
        </w:rPr>
        <w:t>mmersive HEVC profiles and operating points</w:t>
      </w:r>
      <w:r w:rsidR="002B513D" w:rsidRPr="00A00F76">
        <w:rPr>
          <w:bCs/>
          <w:szCs w:val="24"/>
        </w:rPr>
        <w:t xml:space="preserve">” </w:t>
      </w:r>
      <w:r w:rsidRPr="00A00F76">
        <w:rPr>
          <w:bCs/>
          <w:szCs w:val="24"/>
        </w:rPr>
        <w:t xml:space="preserve">was </w:t>
      </w:r>
      <w:r w:rsidR="00704876">
        <w:rPr>
          <w:bCs/>
          <w:szCs w:val="24"/>
        </w:rPr>
        <w:t>approved</w:t>
      </w:r>
      <w:r w:rsidR="00A00F76" w:rsidRPr="00A00F76">
        <w:rPr>
          <w:bCs/>
          <w:szCs w:val="24"/>
        </w:rPr>
        <w:t xml:space="preserve"> </w:t>
      </w:r>
      <w:r w:rsidRPr="00A00F76">
        <w:rPr>
          <w:bCs/>
          <w:szCs w:val="24"/>
        </w:rPr>
        <w:t xml:space="preserve">in </w:t>
      </w:r>
      <w:r w:rsidR="005657E9" w:rsidRPr="005657E9">
        <w:rPr>
          <w:bCs/>
          <w:szCs w:val="24"/>
        </w:rPr>
        <w:t>SP-</w:t>
      </w:r>
      <w:r w:rsidR="005657E9" w:rsidRPr="006E2AB8">
        <w:rPr>
          <w:bCs/>
          <w:szCs w:val="24"/>
          <w:highlight w:val="yellow"/>
        </w:rPr>
        <w:t>23</w:t>
      </w:r>
      <w:r w:rsidR="006E2AB8" w:rsidRPr="006E2AB8">
        <w:rPr>
          <w:bCs/>
          <w:szCs w:val="24"/>
          <w:highlight w:val="yellow"/>
        </w:rPr>
        <w:t>abcd</w:t>
      </w:r>
      <w:r w:rsidRPr="00A00F76">
        <w:rPr>
          <w:bCs/>
          <w:szCs w:val="24"/>
        </w:rPr>
        <w:t>.</w:t>
      </w:r>
      <w:r w:rsidR="005657E9">
        <w:rPr>
          <w:bCs/>
          <w:szCs w:val="24"/>
        </w:rPr>
        <w:t xml:space="preserve"> This document provides </w:t>
      </w:r>
      <w:r w:rsidR="006E2AB8">
        <w:rPr>
          <w:bCs/>
          <w:szCs w:val="24"/>
        </w:rPr>
        <w:t xml:space="preserve">the corresponding </w:t>
      </w:r>
      <w:r w:rsidR="005657E9">
        <w:rPr>
          <w:bCs/>
          <w:szCs w:val="24"/>
        </w:rPr>
        <w:t>work plan.</w:t>
      </w:r>
    </w:p>
    <w:p w14:paraId="59B8EEDB" w14:textId="5DC8BA69" w:rsidR="007468C7" w:rsidRPr="005657E9" w:rsidRDefault="005657E9" w:rsidP="005657E9">
      <w:pPr>
        <w:pStyle w:val="Heading1"/>
        <w:numPr>
          <w:ilvl w:val="0"/>
          <w:numId w:val="0"/>
        </w:numPr>
        <w:ind w:left="432" w:hanging="432"/>
      </w:pPr>
      <w:r w:rsidRPr="005657E9">
        <w:t xml:space="preserve">2 </w:t>
      </w:r>
      <w:r w:rsidR="007468C7" w:rsidRPr="005657E9">
        <w:t>Objective</w:t>
      </w:r>
    </w:p>
    <w:p w14:paraId="21E18F6B" w14:textId="1F235C92" w:rsidR="005657E9" w:rsidRDefault="005657E9" w:rsidP="005657E9">
      <w:pPr>
        <w:ind w:right="-143"/>
        <w:rPr>
          <w:bCs/>
          <w:szCs w:val="24"/>
        </w:rPr>
      </w:pPr>
      <w:r w:rsidRPr="00E73E07">
        <w:rPr>
          <w:bCs/>
          <w:szCs w:val="24"/>
        </w:rPr>
        <w:t xml:space="preserve">The objectives </w:t>
      </w:r>
      <w:r w:rsidR="000F6320">
        <w:rPr>
          <w:bCs/>
          <w:szCs w:val="24"/>
        </w:rPr>
        <w:t>of work</w:t>
      </w:r>
      <w:r w:rsidR="000F6320" w:rsidRPr="000F6320">
        <w:rPr>
          <w:bCs/>
          <w:szCs w:val="24"/>
        </w:rPr>
        <w:t xml:space="preserve"> on immersive HEVC profiles and operating points</w:t>
      </w:r>
      <w:r w:rsidR="00704876">
        <w:rPr>
          <w:bCs/>
          <w:szCs w:val="24"/>
        </w:rPr>
        <w:t xml:space="preserve"> </w:t>
      </w:r>
      <w:r w:rsidR="000F6320">
        <w:rPr>
          <w:bCs/>
          <w:szCs w:val="24"/>
        </w:rPr>
        <w:t xml:space="preserve">are reproduced </w:t>
      </w:r>
      <w:r>
        <w:rPr>
          <w:bCs/>
          <w:szCs w:val="24"/>
        </w:rPr>
        <w:t>here as reference:</w:t>
      </w:r>
    </w:p>
    <w:p w14:paraId="4C0495CD" w14:textId="77777777" w:rsidR="00D122F1" w:rsidRPr="00D122F1" w:rsidRDefault="00D122F1" w:rsidP="00D122F1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  <w:lang w:val="en-US"/>
        </w:rPr>
      </w:pPr>
      <w:r w:rsidRPr="00D122F1">
        <w:rPr>
          <w:rFonts w:eastAsia="Times New Roman"/>
          <w:szCs w:val="24"/>
          <w:lang w:val="en-US" w:eastAsia="en-GB"/>
        </w:rPr>
        <w:t xml:space="preserve">Add and harmonize stereoscopic MV-HEVC (potentially with auxiliary alpha channels) encode/decode operating points, capabilities, and streaming aspects for </w:t>
      </w:r>
      <w:r w:rsidRPr="00D122F1">
        <w:rPr>
          <w:rFonts w:eastAsia="Times New Roman"/>
          <w:szCs w:val="24"/>
          <w:lang w:val="en-US"/>
        </w:rPr>
        <w:t>5G-media streaming profiles, codecs, and formats (TS 26.511).</w:t>
      </w:r>
    </w:p>
    <w:p w14:paraId="66F3AAB1" w14:textId="77777777" w:rsidR="00D122F1" w:rsidRPr="00D122F1" w:rsidRDefault="00D122F1" w:rsidP="00D122F1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  <w:lang w:val="en-US"/>
        </w:rPr>
      </w:pPr>
      <w:r w:rsidRPr="00D122F1">
        <w:rPr>
          <w:rFonts w:eastAsia="Times New Roman"/>
          <w:szCs w:val="24"/>
          <w:lang w:val="en-US" w:eastAsia="en-GB"/>
        </w:rPr>
        <w:t>Add and harmonize MV-HEVC (potentially with auxiliary depth and alpha channels) encode/decode operating points, capabilities, streaming (e.g., CMAF, DASH) and transport (e.g., RTP) aspects for:</w:t>
      </w:r>
    </w:p>
    <w:p w14:paraId="2CE8449C" w14:textId="77777777" w:rsidR="00D122F1" w:rsidRPr="00D122F1" w:rsidRDefault="00D122F1" w:rsidP="00D122F1">
      <w:pPr>
        <w:numPr>
          <w:ilvl w:val="1"/>
          <w:numId w:val="15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  <w:lang w:val="en-US"/>
        </w:rPr>
      </w:pPr>
      <w:r w:rsidRPr="00D122F1">
        <w:rPr>
          <w:rFonts w:eastAsia="Times New Roman"/>
          <w:szCs w:val="24"/>
          <w:lang w:val="en-US"/>
        </w:rPr>
        <w:t>Media capabilities for AR devices (TS 26.119)</w:t>
      </w:r>
    </w:p>
    <w:p w14:paraId="659CD542" w14:textId="77777777" w:rsidR="00D122F1" w:rsidRPr="00D122F1" w:rsidRDefault="00D122F1" w:rsidP="00D122F1">
      <w:pPr>
        <w:numPr>
          <w:ilvl w:val="1"/>
          <w:numId w:val="15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  <w:lang w:val="en-US"/>
        </w:rPr>
      </w:pPr>
      <w:r w:rsidRPr="00D122F1">
        <w:rPr>
          <w:rFonts w:eastAsia="Times New Roman"/>
          <w:szCs w:val="24"/>
          <w:lang w:val="en-US"/>
        </w:rPr>
        <w:t>Video messaging media profiles (TS 26.143)</w:t>
      </w:r>
    </w:p>
    <w:p w14:paraId="4CAE34D8" w14:textId="77777777" w:rsidR="00D122F1" w:rsidRPr="00D122F1" w:rsidRDefault="00D122F1" w:rsidP="00D122F1">
      <w:pPr>
        <w:numPr>
          <w:ilvl w:val="1"/>
          <w:numId w:val="15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  <w:lang w:val="en-US"/>
        </w:rPr>
      </w:pPr>
      <w:r w:rsidRPr="00D122F1">
        <w:rPr>
          <w:rFonts w:eastAsia="Times New Roman"/>
          <w:szCs w:val="24"/>
          <w:lang w:val="en-US"/>
        </w:rPr>
        <w:t>IMS video applications (TS 26.114).</w:t>
      </w:r>
    </w:p>
    <w:p w14:paraId="522E2393" w14:textId="77777777" w:rsidR="00D122F1" w:rsidRPr="00D122F1" w:rsidRDefault="00D122F1" w:rsidP="00D122F1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  <w:lang w:val="en-US"/>
        </w:rPr>
      </w:pPr>
      <w:r w:rsidRPr="00D122F1">
        <w:rPr>
          <w:rFonts w:eastAsia="Times New Roman"/>
          <w:szCs w:val="24"/>
          <w:lang w:val="en-US"/>
        </w:rPr>
        <w:t>Perform the above work in coordination with related SDOs and industrial fora such as MPEG, DASH-IF, CTA-WAVE, and IETF, and by referencing the related specifications, e.g., Common Media Application Format (CMAF) and the ISO base media file format (ISOBMFF), among others.</w:t>
      </w:r>
    </w:p>
    <w:p w14:paraId="4F17A7D3" w14:textId="77777777" w:rsidR="00D122F1" w:rsidRPr="00D122F1" w:rsidRDefault="00D122F1" w:rsidP="00D122F1">
      <w:pPr>
        <w:numPr>
          <w:ilvl w:val="0"/>
          <w:numId w:val="15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  <w:lang w:val="en-US"/>
        </w:rPr>
      </w:pPr>
      <w:r w:rsidRPr="00D122F1">
        <w:rPr>
          <w:rFonts w:eastAsia="Times New Roman"/>
          <w:szCs w:val="24"/>
          <w:lang w:val="en-US"/>
        </w:rPr>
        <w:t xml:space="preserve">Harmonize and include </w:t>
      </w:r>
      <w:r w:rsidRPr="00D122F1">
        <w:rPr>
          <w:rFonts w:eastAsia="Times New Roman"/>
          <w:szCs w:val="24"/>
          <w:lang w:eastAsia="en-GB"/>
        </w:rPr>
        <w:t xml:space="preserve">as needed </w:t>
      </w:r>
      <w:r w:rsidRPr="00D122F1">
        <w:rPr>
          <w:rFonts w:eastAsia="Times New Roman"/>
          <w:szCs w:val="24"/>
          <w:lang w:val="en-US"/>
        </w:rPr>
        <w:t xml:space="preserve">all the SA4 video operating points, such as </w:t>
      </w:r>
      <w:r w:rsidRPr="00D122F1">
        <w:rPr>
          <w:rFonts w:eastAsia="Times New Roman"/>
          <w:szCs w:val="24"/>
          <w:lang w:val="en-US" w:eastAsia="en-GB"/>
        </w:rPr>
        <w:t xml:space="preserve">Video profiles Operation Points, Video Operation Points, video encode and decode capabilities etc., which are currently scattered in various SA4 specifications (e.g., </w:t>
      </w:r>
      <w:r w:rsidRPr="00D122F1">
        <w:rPr>
          <w:rFonts w:eastAsia="Times New Roman"/>
          <w:szCs w:val="24"/>
          <w:lang w:eastAsia="en-GB"/>
        </w:rPr>
        <w:t>TS 26.116, TS 28.118, TS 26.119, TS 26.143, TS 26.511 etc.), into a new specification that will be home to all such video operating points and upgrade HEVC-based profile/levels based on industry practices.</w:t>
      </w:r>
    </w:p>
    <w:p w14:paraId="12BAFAC8" w14:textId="540AB63A" w:rsidR="005657E9" w:rsidRDefault="005657E9" w:rsidP="005657E9">
      <w:pPr>
        <w:pStyle w:val="Heading1"/>
        <w:numPr>
          <w:ilvl w:val="0"/>
          <w:numId w:val="0"/>
        </w:numPr>
        <w:ind w:left="432" w:hanging="432"/>
      </w:pPr>
      <w:r>
        <w:lastRenderedPageBreak/>
        <w:t>3 Schedule for Video SWG Telcos</w:t>
      </w:r>
    </w:p>
    <w:p w14:paraId="1F340CCB" w14:textId="796B4B74" w:rsidR="0044436B" w:rsidRDefault="005657E9" w:rsidP="0044436B">
      <w:pPr>
        <w:pStyle w:val="B1"/>
        <w:ind w:left="0" w:firstLine="0"/>
      </w:pPr>
      <w:r>
        <w:t xml:space="preserve">Following video SWG telcos are </w:t>
      </w:r>
      <w:proofErr w:type="spellStart"/>
      <w:r>
        <w:t>immenent</w:t>
      </w:r>
      <w:proofErr w:type="spellEnd"/>
      <w:r w:rsidR="0044436B">
        <w:t>:</w:t>
      </w:r>
    </w:p>
    <w:p w14:paraId="737267D3" w14:textId="1E19CD26" w:rsidR="006E2AB8" w:rsidRPr="006E2AB8" w:rsidRDefault="006E2AB8" w:rsidP="006E2AB8">
      <w:pPr>
        <w:pStyle w:val="B1"/>
        <w:numPr>
          <w:ilvl w:val="0"/>
          <w:numId w:val="14"/>
        </w:numPr>
        <w:rPr>
          <w:highlight w:val="yellow"/>
        </w:rPr>
      </w:pPr>
      <w:r w:rsidRPr="006E2AB8">
        <w:rPr>
          <w:highlight w:val="yellow"/>
        </w:rPr>
        <w:t>Add</w:t>
      </w:r>
    </w:p>
    <w:p w14:paraId="629BC0C7" w14:textId="4F99802E" w:rsidR="0078198F" w:rsidRPr="00F92F41" w:rsidRDefault="005657E9" w:rsidP="005657E9">
      <w:pPr>
        <w:pStyle w:val="Heading1"/>
        <w:numPr>
          <w:ilvl w:val="0"/>
          <w:numId w:val="0"/>
        </w:numPr>
        <w:ind w:left="432" w:hanging="432"/>
      </w:pPr>
      <w:r>
        <w:t xml:space="preserve">4 </w:t>
      </w:r>
      <w:r w:rsidR="0078198F">
        <w:t xml:space="preserve">Proposed Time and Work </w:t>
      </w:r>
      <w:r w:rsidR="0078198F"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3215B0" w:rsidRPr="00576392" w14:paraId="255000B8" w14:textId="77777777" w:rsidTr="00C50A95">
        <w:trPr>
          <w:trHeight w:val="1018"/>
        </w:trPr>
        <w:tc>
          <w:tcPr>
            <w:tcW w:w="2497" w:type="dxa"/>
            <w:shd w:val="clear" w:color="auto" w:fill="E6E6E6"/>
          </w:tcPr>
          <w:p w14:paraId="0C3F7BCC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313" w:type="dxa"/>
            <w:shd w:val="clear" w:color="auto" w:fill="E6E6E6"/>
          </w:tcPr>
          <w:p w14:paraId="7A7CEAFE" w14:textId="01EF527B" w:rsidR="003215B0" w:rsidRPr="00576392" w:rsidRDefault="004F613F" w:rsidP="00801134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  <w:lang w:val="en-US"/>
              </w:rPr>
            </w:pPr>
            <w:r>
              <w:rPr>
                <w:rFonts w:ascii="Arial" w:hAnsi="Arial" w:cs="Arial"/>
                <w:szCs w:val="24"/>
              </w:rPr>
              <w:t xml:space="preserve">Work </w:t>
            </w:r>
            <w:r w:rsidR="00BA3AE6" w:rsidRPr="00BA3AE6">
              <w:rPr>
                <w:rFonts w:ascii="Arial" w:hAnsi="Arial" w:cs="Arial"/>
                <w:szCs w:val="24"/>
              </w:rPr>
              <w:t>on “</w:t>
            </w:r>
            <w:r w:rsidR="006E2AB8">
              <w:rPr>
                <w:rFonts w:ascii="Arial" w:hAnsi="Arial" w:cs="Arial"/>
                <w:szCs w:val="24"/>
              </w:rPr>
              <w:t>I</w:t>
            </w:r>
            <w:r w:rsidR="006E2AB8" w:rsidRPr="006E2AB8">
              <w:rPr>
                <w:rFonts w:ascii="Arial" w:hAnsi="Arial" w:cs="Arial"/>
                <w:szCs w:val="24"/>
              </w:rPr>
              <w:t>mmersive HEVC profiles and operating points</w:t>
            </w:r>
            <w:r w:rsidR="00BA3AE6" w:rsidRPr="00BA3AE6">
              <w:rPr>
                <w:rFonts w:ascii="Arial" w:hAnsi="Arial" w:cs="Arial"/>
                <w:szCs w:val="24"/>
              </w:rPr>
              <w:t>”</w:t>
            </w:r>
          </w:p>
        </w:tc>
      </w:tr>
      <w:tr w:rsidR="006E2AB8" w:rsidRPr="00215719" w14:paraId="4B07C144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AA6D3DA" w14:textId="2377B552" w:rsidR="006E2AB8" w:rsidRPr="00542AC7" w:rsidRDefault="006E2AB8" w:rsidP="006E2AB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595B44">
              <w:rPr>
                <w:bCs/>
                <w:color w:val="000000" w:themeColor="text1"/>
                <w:sz w:val="20"/>
                <w:lang w:val="en-US"/>
              </w:rPr>
              <w:t>3GPP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SA4#127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(29th Jan – 2nd Feb 2024,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Sophia-Antipolis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6247" w14:textId="77777777" w:rsidR="006E2AB8" w:rsidRPr="00542AC7" w:rsidRDefault="006E2AB8" w:rsidP="006E2AB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000000" w:themeColor="text1"/>
                <w:szCs w:val="22"/>
                <w:lang w:val="en-US"/>
              </w:rPr>
            </w:pPr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Agree work item in S4-23abcd.</w:t>
            </w:r>
          </w:p>
          <w:p w14:paraId="5D1A0A3D" w14:textId="00FC3A61" w:rsidR="00542AC7" w:rsidRPr="00542AC7" w:rsidRDefault="00542AC7" w:rsidP="006E2AB8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Send LS to MPEG </w:t>
            </w:r>
            <w:r w:rsidR="00134A7D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informing them of the work and 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inquiring on the work plan on related CMAF/file format work.</w:t>
            </w:r>
          </w:p>
        </w:tc>
      </w:tr>
      <w:tr w:rsidR="006E2AB8" w:rsidRPr="00215719" w14:paraId="47926845" w14:textId="77777777" w:rsidTr="005A7E0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E3EA1A2" w14:textId="145D5238" w:rsidR="006E2AB8" w:rsidRPr="00542AC7" w:rsidRDefault="006E2AB8" w:rsidP="006E2AB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595B44">
              <w:rPr>
                <w:bCs/>
                <w:color w:val="000000" w:themeColor="text1"/>
                <w:sz w:val="20"/>
                <w:lang w:val="en-US"/>
              </w:rPr>
              <w:t>3GPP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SA4#127-bis-e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(8th – 12th April 2024,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Online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621E" w14:textId="77777777" w:rsidR="006E2AB8" w:rsidRPr="00542AC7" w:rsidRDefault="006E2AB8" w:rsidP="006E2AB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Approve work item in </w:t>
            </w:r>
            <w:r w:rsidRPr="00542AC7">
              <w:rPr>
                <w:b w:val="0"/>
                <w:bCs/>
                <w:color w:val="000000" w:themeColor="text1"/>
              </w:rPr>
              <w:t>SP-23</w:t>
            </w:r>
            <w:r w:rsidR="00542AC7" w:rsidRPr="00542AC7">
              <w:rPr>
                <w:b w:val="0"/>
                <w:bCs/>
                <w:color w:val="000000" w:themeColor="text1"/>
              </w:rPr>
              <w:t>abcd</w:t>
            </w:r>
            <w:r w:rsidRPr="00542AC7">
              <w:rPr>
                <w:b w:val="0"/>
                <w:bCs/>
                <w:color w:val="000000" w:themeColor="text1"/>
              </w:rPr>
              <w:t>.</w:t>
            </w:r>
          </w:p>
          <w:p w14:paraId="36EF163C" w14:textId="77777777" w:rsidR="00542AC7" w:rsidRPr="00542AC7" w:rsidRDefault="00542AC7" w:rsidP="006E2AB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542AC7">
              <w:rPr>
                <w:b w:val="0"/>
                <w:bCs/>
                <w:color w:val="000000" w:themeColor="text1"/>
              </w:rPr>
              <w:t>Initial skeleton new TS 26.xxx</w:t>
            </w:r>
          </w:p>
          <w:p w14:paraId="20FA4E5A" w14:textId="46F04C60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 w:rsidRPr="00542AC7">
              <w:rPr>
                <w:b w:val="0"/>
                <w:bCs/>
                <w:color w:val="000000" w:themeColor="text1"/>
              </w:rPr>
              <w:t xml:space="preserve">Initial </w:t>
            </w:r>
            <w:r>
              <w:rPr>
                <w:b w:val="0"/>
                <w:bCs/>
                <w:color w:val="000000" w:themeColor="text1"/>
              </w:rPr>
              <w:t>CR on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>
              <w:rPr>
                <w:b w:val="0"/>
                <w:bCs/>
                <w:color w:val="000000" w:themeColor="text1"/>
              </w:rPr>
              <w:t xml:space="preserve">new </w:t>
            </w:r>
            <w:r w:rsidRPr="00542AC7">
              <w:rPr>
                <w:b w:val="0"/>
                <w:bCs/>
                <w:color w:val="000000" w:themeColor="text1"/>
              </w:rPr>
              <w:t>TS 26.xxx</w:t>
            </w:r>
          </w:p>
          <w:p w14:paraId="722F822D" w14:textId="77777777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proofErr w:type="spellStart"/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Intitial</w:t>
            </w:r>
            <w:proofErr w:type="spellEnd"/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CRs to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</w:p>
          <w:p w14:paraId="53CBAC00" w14:textId="17AD9E5F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Liase</w:t>
            </w:r>
            <w:proofErr w:type="spellEnd"/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to MPEG, other SDOs and industrial fora as needed.</w:t>
            </w:r>
          </w:p>
        </w:tc>
      </w:tr>
      <w:tr w:rsidR="006E2AB8" w:rsidRPr="004574E7" w14:paraId="209D631B" w14:textId="77777777" w:rsidTr="00162DC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6C649F7" w14:textId="253439C6" w:rsidR="006E2AB8" w:rsidRPr="00542AC7" w:rsidRDefault="006E2AB8" w:rsidP="006E2AB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595B44">
              <w:rPr>
                <w:bCs/>
                <w:color w:val="000000" w:themeColor="text1"/>
                <w:sz w:val="20"/>
                <w:lang w:val="en-US"/>
              </w:rPr>
              <w:t>3GPP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SA4#128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(20th – 24th May 2024,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Korea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A0BE" w14:textId="12849977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>Progressing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>
              <w:rPr>
                <w:b w:val="0"/>
                <w:bCs/>
                <w:color w:val="000000" w:themeColor="text1"/>
              </w:rPr>
              <w:t>CR on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>
              <w:rPr>
                <w:b w:val="0"/>
                <w:bCs/>
                <w:color w:val="000000" w:themeColor="text1"/>
              </w:rPr>
              <w:t xml:space="preserve">new </w:t>
            </w:r>
            <w:r w:rsidRPr="00542AC7">
              <w:rPr>
                <w:b w:val="0"/>
                <w:bCs/>
                <w:color w:val="000000" w:themeColor="text1"/>
              </w:rPr>
              <w:t>TS 26.xxx</w:t>
            </w:r>
          </w:p>
          <w:p w14:paraId="7B81C2D4" w14:textId="77777777" w:rsidR="006E2AB8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>Progressing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CRs to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</w:p>
          <w:p w14:paraId="53AA9697" w14:textId="77777777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proofErr w:type="spellStart"/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Intitial</w:t>
            </w:r>
            <w:proofErr w:type="spellEnd"/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CRs to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119</w:t>
            </w:r>
          </w:p>
          <w:p w14:paraId="469D6E4D" w14:textId="22B89FD6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Liase</w:t>
            </w:r>
            <w:proofErr w:type="spellEnd"/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to MPEG, other SDOs and industrial fora as needed.</w:t>
            </w:r>
          </w:p>
        </w:tc>
      </w:tr>
      <w:tr w:rsidR="006E2AB8" w:rsidRPr="007A7ED3" w14:paraId="0BEC2397" w14:textId="77777777" w:rsidTr="004E2C7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BB6D8B" w14:textId="0EDEA963" w:rsidR="006E2AB8" w:rsidRPr="00542AC7" w:rsidRDefault="006E2AB8" w:rsidP="006E2AB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595B44">
              <w:rPr>
                <w:bCs/>
                <w:color w:val="000000" w:themeColor="text1"/>
                <w:sz w:val="20"/>
                <w:lang w:val="en-US"/>
              </w:rPr>
              <w:t>3GPP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SA4#129-e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(19th – 23rd August 2024,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Online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AA8B2" w14:textId="31A89210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>Progressing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>
              <w:rPr>
                <w:b w:val="0"/>
                <w:bCs/>
                <w:color w:val="000000" w:themeColor="text1"/>
              </w:rPr>
              <w:t>CR on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>
              <w:rPr>
                <w:b w:val="0"/>
                <w:bCs/>
                <w:color w:val="000000" w:themeColor="text1"/>
              </w:rPr>
              <w:t xml:space="preserve">new </w:t>
            </w:r>
            <w:r w:rsidRPr="00542AC7">
              <w:rPr>
                <w:b w:val="0"/>
                <w:bCs/>
                <w:color w:val="000000" w:themeColor="text1"/>
              </w:rPr>
              <w:t>TS 26.xxx</w:t>
            </w:r>
          </w:p>
          <w:p w14:paraId="5B5825A0" w14:textId="77777777" w:rsidR="006E2AB8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>Progressing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CRs to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,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119</w:t>
            </w:r>
          </w:p>
          <w:p w14:paraId="30140AB9" w14:textId="7E58707A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Liase</w:t>
            </w:r>
            <w:proofErr w:type="spellEnd"/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to MPEG, other SDOs and industrial fora as needed.</w:t>
            </w:r>
          </w:p>
        </w:tc>
      </w:tr>
      <w:tr w:rsidR="006E2AB8" w:rsidRPr="007A7ED3" w14:paraId="36060F8D" w14:textId="77777777" w:rsidTr="004E2C7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C59E3A" w14:textId="3298E4E0" w:rsidR="006E2AB8" w:rsidRPr="00542AC7" w:rsidRDefault="006E2AB8" w:rsidP="006E2AB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595B44">
              <w:rPr>
                <w:bCs/>
                <w:color w:val="000000" w:themeColor="text1"/>
                <w:sz w:val="20"/>
                <w:lang w:val="en-US"/>
              </w:rPr>
              <w:t>3GPP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SA4#130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(18th – 22nd November 2024,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Orlando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A72AA" w14:textId="74CEED5E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>Progressing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>
              <w:rPr>
                <w:b w:val="0"/>
                <w:bCs/>
                <w:color w:val="000000" w:themeColor="text1"/>
              </w:rPr>
              <w:t>CR on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>
              <w:rPr>
                <w:b w:val="0"/>
                <w:bCs/>
                <w:color w:val="000000" w:themeColor="text1"/>
              </w:rPr>
              <w:t xml:space="preserve">new </w:t>
            </w:r>
            <w:r w:rsidRPr="00542AC7">
              <w:rPr>
                <w:b w:val="0"/>
                <w:bCs/>
                <w:color w:val="000000" w:themeColor="text1"/>
              </w:rPr>
              <w:t>TS 26.xxx</w:t>
            </w:r>
          </w:p>
          <w:p w14:paraId="322316D8" w14:textId="116F3FC1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 xml:space="preserve">Send new </w:t>
            </w:r>
            <w:r w:rsidRPr="00542AC7">
              <w:rPr>
                <w:b w:val="0"/>
                <w:bCs/>
                <w:color w:val="000000" w:themeColor="text1"/>
              </w:rPr>
              <w:t>TS 26.xxx</w:t>
            </w:r>
            <w:r>
              <w:rPr>
                <w:b w:val="0"/>
                <w:bCs/>
                <w:color w:val="000000" w:themeColor="text1"/>
              </w:rPr>
              <w:t xml:space="preserve"> for information to SA plenary.</w:t>
            </w:r>
          </w:p>
          <w:p w14:paraId="3353EF0A" w14:textId="51B69DAC" w:rsidR="006E2AB8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>Progressing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CRs to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,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119</w:t>
            </w:r>
          </w:p>
        </w:tc>
      </w:tr>
      <w:tr w:rsidR="006E2AB8" w:rsidRPr="007A7ED3" w14:paraId="1DCA2CE8" w14:textId="77777777" w:rsidTr="004E2C7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F18F5F" w14:textId="162467CB" w:rsidR="006E2AB8" w:rsidRPr="00542AC7" w:rsidRDefault="006E2AB8" w:rsidP="006E2AB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595B44">
              <w:rPr>
                <w:bCs/>
                <w:color w:val="000000" w:themeColor="text1"/>
                <w:sz w:val="20"/>
                <w:lang w:val="en-US"/>
              </w:rPr>
              <w:t>3GPP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SA4#131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 xml:space="preserve"> (17th – 21st Feb, 2025, </w:t>
            </w:r>
            <w:r w:rsidRPr="00595B44">
              <w:rPr>
                <w:bCs/>
                <w:color w:val="000000" w:themeColor="text1"/>
                <w:sz w:val="20"/>
                <w:lang w:val="en-US"/>
              </w:rPr>
              <w:t>Geneva</w:t>
            </w:r>
            <w:r w:rsidRPr="00542AC7">
              <w:rPr>
                <w:bCs/>
                <w:color w:val="000000" w:themeColor="text1"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61DF" w14:textId="1F4A3DC3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>Complete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>
              <w:rPr>
                <w:b w:val="0"/>
                <w:bCs/>
                <w:color w:val="000000" w:themeColor="text1"/>
              </w:rPr>
              <w:t>work on</w:t>
            </w:r>
            <w:r w:rsidRPr="00542AC7">
              <w:rPr>
                <w:b w:val="0"/>
                <w:bCs/>
                <w:color w:val="000000" w:themeColor="text1"/>
              </w:rPr>
              <w:t xml:space="preserve"> TS 26.xxx</w:t>
            </w:r>
          </w:p>
          <w:p w14:paraId="1BE405DF" w14:textId="5BF278B2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 xml:space="preserve">Send new </w:t>
            </w:r>
            <w:r w:rsidRPr="00542AC7">
              <w:rPr>
                <w:b w:val="0"/>
                <w:bCs/>
                <w:color w:val="000000" w:themeColor="text1"/>
              </w:rPr>
              <w:t>TS 26.xxx</w:t>
            </w:r>
            <w:r>
              <w:rPr>
                <w:b w:val="0"/>
                <w:bCs/>
                <w:color w:val="000000" w:themeColor="text1"/>
              </w:rPr>
              <w:t xml:space="preserve"> to SA plenary for approval.</w:t>
            </w:r>
          </w:p>
          <w:p w14:paraId="5B98F816" w14:textId="0D4FE7DF" w:rsidR="006E2AB8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r>
              <w:rPr>
                <w:b w:val="0"/>
                <w:bCs/>
                <w:color w:val="000000" w:themeColor="text1"/>
              </w:rPr>
              <w:t>Complete work on</w:t>
            </w:r>
            <w:r w:rsidRPr="00542AC7">
              <w:rPr>
                <w:b w:val="0"/>
                <w:bCs/>
                <w:color w:val="000000" w:themeColor="text1"/>
              </w:rPr>
              <w:t xml:space="preserve">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>,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  <w:t xml:space="preserve"> </w:t>
            </w:r>
            <w:r w:rsidRPr="00542AC7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119.</w:t>
            </w:r>
          </w:p>
          <w:p w14:paraId="5A161FAE" w14:textId="37293C85" w:rsidR="00542AC7" w:rsidRPr="00542AC7" w:rsidRDefault="00542AC7" w:rsidP="00542AC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000000" w:themeColor="text1"/>
                <w:szCs w:val="22"/>
                <w:lang w:val="en-US"/>
              </w:rPr>
            </w:pPr>
            <w:proofErr w:type="spellStart"/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>Liase</w:t>
            </w:r>
            <w:proofErr w:type="spellEnd"/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to MPEG, other SDOs and industrial fora informing on completion of work.</w:t>
            </w:r>
          </w:p>
        </w:tc>
      </w:tr>
    </w:tbl>
    <w:p w14:paraId="1CB5A935" w14:textId="77777777" w:rsidR="0078198F" w:rsidRPr="00162DC5" w:rsidRDefault="0078198F" w:rsidP="00640898">
      <w:pPr>
        <w:jc w:val="both"/>
      </w:pPr>
    </w:p>
    <w:sectPr w:rsidR="0078198F" w:rsidRPr="00162DC5" w:rsidSect="00E72D76">
      <w:headerReference w:type="even" r:id="rId11"/>
      <w:footerReference w:type="default" r:id="rId12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BD023" w14:textId="77777777" w:rsidR="00664523" w:rsidRDefault="00664523">
      <w:r>
        <w:separator/>
      </w:r>
    </w:p>
  </w:endnote>
  <w:endnote w:type="continuationSeparator" w:id="0">
    <w:p w14:paraId="148D69CC" w14:textId="77777777" w:rsidR="00664523" w:rsidRDefault="00664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honar Bangla">
    <w:panose1 w:val="02020603050405020304"/>
    <w:charset w:val="00"/>
    <w:family w:val="roman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95E3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FFA27" w14:textId="77777777" w:rsidR="00664523" w:rsidRDefault="00664523">
      <w:r>
        <w:separator/>
      </w:r>
    </w:p>
  </w:footnote>
  <w:footnote w:type="continuationSeparator" w:id="0">
    <w:p w14:paraId="7E572F4F" w14:textId="77777777" w:rsidR="00664523" w:rsidRDefault="00664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2C4F8E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3414"/>
    <w:multiLevelType w:val="hybridMultilevel"/>
    <w:tmpl w:val="26C498EC"/>
    <w:lvl w:ilvl="0" w:tplc="2AE266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</w:rPr>
    </w:lvl>
    <w:lvl w:ilvl="1" w:tplc="865293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</w:rPr>
    </w:lvl>
    <w:lvl w:ilvl="2" w:tplc="643E2A4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cs="Times New Roman" w:hint="default"/>
      </w:rPr>
    </w:lvl>
    <w:lvl w:ilvl="3" w:tplc="E13EAF5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cs="Times New Roman" w:hint="default"/>
      </w:rPr>
    </w:lvl>
    <w:lvl w:ilvl="4" w:tplc="BFB869D2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cs="Times New Roman" w:hint="default"/>
      </w:rPr>
    </w:lvl>
    <w:lvl w:ilvl="5" w:tplc="26DC0D7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cs="Times New Roman" w:hint="default"/>
      </w:rPr>
    </w:lvl>
    <w:lvl w:ilvl="6" w:tplc="AC48C88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cs="Times New Roman" w:hint="default"/>
      </w:rPr>
    </w:lvl>
    <w:lvl w:ilvl="7" w:tplc="95B482DC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cs="Times New Roman" w:hint="default"/>
      </w:rPr>
    </w:lvl>
    <w:lvl w:ilvl="8" w:tplc="9404CD9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cs="Times New Roman" w:hint="default"/>
      </w:rPr>
    </w:lvl>
  </w:abstractNum>
  <w:abstractNum w:abstractNumId="1" w15:restartNumberingAfterBreak="0">
    <w:nsid w:val="0CEC6D29"/>
    <w:multiLevelType w:val="hybridMultilevel"/>
    <w:tmpl w:val="5DCE2ED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36E24"/>
    <w:multiLevelType w:val="hybridMultilevel"/>
    <w:tmpl w:val="4776FBC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8C70822"/>
    <w:multiLevelType w:val="hybridMultilevel"/>
    <w:tmpl w:val="7F94E20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3E0580B"/>
    <w:multiLevelType w:val="hybridMultilevel"/>
    <w:tmpl w:val="E01AD462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322C2A"/>
    <w:multiLevelType w:val="hybridMultilevel"/>
    <w:tmpl w:val="5630D8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A2A45D0"/>
    <w:multiLevelType w:val="hybridMultilevel"/>
    <w:tmpl w:val="709696A0"/>
    <w:lvl w:ilvl="0" w:tplc="B9A23440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413D95"/>
    <w:multiLevelType w:val="hybridMultilevel"/>
    <w:tmpl w:val="71A66D2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461925153">
    <w:abstractNumId w:val="12"/>
  </w:num>
  <w:num w:numId="2" w16cid:durableId="259221547">
    <w:abstractNumId w:val="4"/>
  </w:num>
  <w:num w:numId="3" w16cid:durableId="1118331973">
    <w:abstractNumId w:val="6"/>
  </w:num>
  <w:num w:numId="4" w16cid:durableId="154212836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4419487">
    <w:abstractNumId w:val="10"/>
  </w:num>
  <w:num w:numId="6" w16cid:durableId="758792171">
    <w:abstractNumId w:val="5"/>
  </w:num>
  <w:num w:numId="7" w16cid:durableId="753744757">
    <w:abstractNumId w:val="0"/>
  </w:num>
  <w:num w:numId="8" w16cid:durableId="39519409">
    <w:abstractNumId w:val="0"/>
  </w:num>
  <w:num w:numId="9" w16cid:durableId="935527568">
    <w:abstractNumId w:val="2"/>
  </w:num>
  <w:num w:numId="10" w16cid:durableId="664017013">
    <w:abstractNumId w:val="1"/>
  </w:num>
  <w:num w:numId="11" w16cid:durableId="14617041">
    <w:abstractNumId w:val="11"/>
  </w:num>
  <w:num w:numId="12" w16cid:durableId="1818648998">
    <w:abstractNumId w:val="12"/>
  </w:num>
  <w:num w:numId="13" w16cid:durableId="1415475531">
    <w:abstractNumId w:val="3"/>
  </w:num>
  <w:num w:numId="14" w16cid:durableId="818116152">
    <w:abstractNumId w:val="7"/>
  </w:num>
  <w:num w:numId="15" w16cid:durableId="570895181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removePersonalInformation/>
  <w:removeDateAndTime/>
  <w:doNotDisplayPageBoundaries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793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706"/>
    <w:rsid w:val="00017819"/>
    <w:rsid w:val="00020072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C36"/>
    <w:rsid w:val="00033F0F"/>
    <w:rsid w:val="0003422D"/>
    <w:rsid w:val="00034FB8"/>
    <w:rsid w:val="00035825"/>
    <w:rsid w:val="00036F3F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585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5AA3"/>
    <w:rsid w:val="00056D8D"/>
    <w:rsid w:val="00056FA1"/>
    <w:rsid w:val="00057128"/>
    <w:rsid w:val="00057D25"/>
    <w:rsid w:val="00057DA5"/>
    <w:rsid w:val="00060FB7"/>
    <w:rsid w:val="000619BF"/>
    <w:rsid w:val="00062605"/>
    <w:rsid w:val="00064B08"/>
    <w:rsid w:val="00070028"/>
    <w:rsid w:val="00071261"/>
    <w:rsid w:val="000718AA"/>
    <w:rsid w:val="000725BA"/>
    <w:rsid w:val="00072F13"/>
    <w:rsid w:val="00073900"/>
    <w:rsid w:val="000744F6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44"/>
    <w:rsid w:val="000951FF"/>
    <w:rsid w:val="00095AD6"/>
    <w:rsid w:val="00095FD9"/>
    <w:rsid w:val="00097420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F94"/>
    <w:rsid w:val="000B4839"/>
    <w:rsid w:val="000B51E6"/>
    <w:rsid w:val="000B6180"/>
    <w:rsid w:val="000C08AA"/>
    <w:rsid w:val="000C0F5A"/>
    <w:rsid w:val="000C0F6F"/>
    <w:rsid w:val="000C1367"/>
    <w:rsid w:val="000C3029"/>
    <w:rsid w:val="000C31C4"/>
    <w:rsid w:val="000C4157"/>
    <w:rsid w:val="000C56EF"/>
    <w:rsid w:val="000C683D"/>
    <w:rsid w:val="000C6C13"/>
    <w:rsid w:val="000C6E3C"/>
    <w:rsid w:val="000D0C0F"/>
    <w:rsid w:val="000D1F0A"/>
    <w:rsid w:val="000D202A"/>
    <w:rsid w:val="000D20B9"/>
    <w:rsid w:val="000D3ADD"/>
    <w:rsid w:val="000D3C2D"/>
    <w:rsid w:val="000D44DB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283C"/>
    <w:rsid w:val="000E5766"/>
    <w:rsid w:val="000E661D"/>
    <w:rsid w:val="000E7503"/>
    <w:rsid w:val="000E7A98"/>
    <w:rsid w:val="000F077C"/>
    <w:rsid w:val="000F130C"/>
    <w:rsid w:val="000F1DD2"/>
    <w:rsid w:val="000F2747"/>
    <w:rsid w:val="000F3564"/>
    <w:rsid w:val="000F4DEE"/>
    <w:rsid w:val="000F6320"/>
    <w:rsid w:val="000F6CFF"/>
    <w:rsid w:val="000F7259"/>
    <w:rsid w:val="000F769E"/>
    <w:rsid w:val="000F7904"/>
    <w:rsid w:val="00100790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4A7D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2DC5"/>
    <w:rsid w:val="0016358A"/>
    <w:rsid w:val="0016430A"/>
    <w:rsid w:val="001646F8"/>
    <w:rsid w:val="00164B4E"/>
    <w:rsid w:val="001659D8"/>
    <w:rsid w:val="00172601"/>
    <w:rsid w:val="00172FC1"/>
    <w:rsid w:val="00173154"/>
    <w:rsid w:val="0017352C"/>
    <w:rsid w:val="0017394F"/>
    <w:rsid w:val="001751C7"/>
    <w:rsid w:val="00176D52"/>
    <w:rsid w:val="001809EA"/>
    <w:rsid w:val="00181800"/>
    <w:rsid w:val="001820A7"/>
    <w:rsid w:val="001823BC"/>
    <w:rsid w:val="001827B7"/>
    <w:rsid w:val="00183640"/>
    <w:rsid w:val="0018409A"/>
    <w:rsid w:val="00184F84"/>
    <w:rsid w:val="001861AA"/>
    <w:rsid w:val="00186380"/>
    <w:rsid w:val="00186723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2F14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B735B"/>
    <w:rsid w:val="001C016A"/>
    <w:rsid w:val="001C1190"/>
    <w:rsid w:val="001C13B1"/>
    <w:rsid w:val="001C18A0"/>
    <w:rsid w:val="001C27AF"/>
    <w:rsid w:val="001C46AF"/>
    <w:rsid w:val="001C59A9"/>
    <w:rsid w:val="001C6489"/>
    <w:rsid w:val="001C685A"/>
    <w:rsid w:val="001D0454"/>
    <w:rsid w:val="001D0F21"/>
    <w:rsid w:val="001D26EC"/>
    <w:rsid w:val="001D3A07"/>
    <w:rsid w:val="001D4A4B"/>
    <w:rsid w:val="001D4BAE"/>
    <w:rsid w:val="001D4F49"/>
    <w:rsid w:val="001D5518"/>
    <w:rsid w:val="001D5613"/>
    <w:rsid w:val="001D69F5"/>
    <w:rsid w:val="001D70A2"/>
    <w:rsid w:val="001D7A77"/>
    <w:rsid w:val="001D7E6B"/>
    <w:rsid w:val="001E00D8"/>
    <w:rsid w:val="001E0A04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475"/>
    <w:rsid w:val="0020260C"/>
    <w:rsid w:val="00204F64"/>
    <w:rsid w:val="002056F5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16C3"/>
    <w:rsid w:val="00232884"/>
    <w:rsid w:val="00232FA9"/>
    <w:rsid w:val="00233C4F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937"/>
    <w:rsid w:val="00263910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8F7"/>
    <w:rsid w:val="00277DEF"/>
    <w:rsid w:val="00280538"/>
    <w:rsid w:val="00280B60"/>
    <w:rsid w:val="002810AE"/>
    <w:rsid w:val="0028136C"/>
    <w:rsid w:val="00281B54"/>
    <w:rsid w:val="00282159"/>
    <w:rsid w:val="002821B1"/>
    <w:rsid w:val="002832C2"/>
    <w:rsid w:val="002837F9"/>
    <w:rsid w:val="00283BC0"/>
    <w:rsid w:val="00283E20"/>
    <w:rsid w:val="002861F9"/>
    <w:rsid w:val="0028760E"/>
    <w:rsid w:val="002877B3"/>
    <w:rsid w:val="00287C8A"/>
    <w:rsid w:val="00290F42"/>
    <w:rsid w:val="00293931"/>
    <w:rsid w:val="00293E09"/>
    <w:rsid w:val="002940F5"/>
    <w:rsid w:val="0029496D"/>
    <w:rsid w:val="00296200"/>
    <w:rsid w:val="002966B0"/>
    <w:rsid w:val="002975F9"/>
    <w:rsid w:val="002A2163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4E9E"/>
    <w:rsid w:val="002B513D"/>
    <w:rsid w:val="002C084A"/>
    <w:rsid w:val="002C0F22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D7C27"/>
    <w:rsid w:val="002E1EE0"/>
    <w:rsid w:val="002E1FBE"/>
    <w:rsid w:val="002E2134"/>
    <w:rsid w:val="002E396B"/>
    <w:rsid w:val="002E3B13"/>
    <w:rsid w:val="002E5B20"/>
    <w:rsid w:val="002E6054"/>
    <w:rsid w:val="002E608D"/>
    <w:rsid w:val="002F0BCA"/>
    <w:rsid w:val="002F0C60"/>
    <w:rsid w:val="002F1F22"/>
    <w:rsid w:val="002F274A"/>
    <w:rsid w:val="002F28BE"/>
    <w:rsid w:val="002F495C"/>
    <w:rsid w:val="002F4B48"/>
    <w:rsid w:val="002F721D"/>
    <w:rsid w:val="002F7A98"/>
    <w:rsid w:val="003007CF"/>
    <w:rsid w:val="003018E2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47A5"/>
    <w:rsid w:val="00314F93"/>
    <w:rsid w:val="0031531D"/>
    <w:rsid w:val="00316400"/>
    <w:rsid w:val="003207E2"/>
    <w:rsid w:val="003215B0"/>
    <w:rsid w:val="00321B9D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183E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32A"/>
    <w:rsid w:val="00344600"/>
    <w:rsid w:val="00345857"/>
    <w:rsid w:val="00345CE0"/>
    <w:rsid w:val="0034622D"/>
    <w:rsid w:val="003464F3"/>
    <w:rsid w:val="0035068B"/>
    <w:rsid w:val="003510B7"/>
    <w:rsid w:val="00351BBA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0CAC"/>
    <w:rsid w:val="00371493"/>
    <w:rsid w:val="00372037"/>
    <w:rsid w:val="00372170"/>
    <w:rsid w:val="0037230E"/>
    <w:rsid w:val="0037303B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55E6"/>
    <w:rsid w:val="00386282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1B58"/>
    <w:rsid w:val="003A2B02"/>
    <w:rsid w:val="003A47F0"/>
    <w:rsid w:val="003A609F"/>
    <w:rsid w:val="003A7389"/>
    <w:rsid w:val="003B2AF7"/>
    <w:rsid w:val="003B5417"/>
    <w:rsid w:val="003B59FA"/>
    <w:rsid w:val="003B7432"/>
    <w:rsid w:val="003C00A9"/>
    <w:rsid w:val="003C11AA"/>
    <w:rsid w:val="003C2981"/>
    <w:rsid w:val="003C4987"/>
    <w:rsid w:val="003C4D9C"/>
    <w:rsid w:val="003C50FA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5D97"/>
    <w:rsid w:val="003D70F0"/>
    <w:rsid w:val="003E0DBA"/>
    <w:rsid w:val="003E25DF"/>
    <w:rsid w:val="003E2D2C"/>
    <w:rsid w:val="003E473F"/>
    <w:rsid w:val="003E56D0"/>
    <w:rsid w:val="003E6364"/>
    <w:rsid w:val="003E6406"/>
    <w:rsid w:val="003E7A83"/>
    <w:rsid w:val="003F0B01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B71"/>
    <w:rsid w:val="00403241"/>
    <w:rsid w:val="00404B1F"/>
    <w:rsid w:val="00405590"/>
    <w:rsid w:val="004057B0"/>
    <w:rsid w:val="00405CF3"/>
    <w:rsid w:val="0041180E"/>
    <w:rsid w:val="004118BA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A1A"/>
    <w:rsid w:val="00443C6A"/>
    <w:rsid w:val="0044436B"/>
    <w:rsid w:val="00444D54"/>
    <w:rsid w:val="00444E6C"/>
    <w:rsid w:val="00445875"/>
    <w:rsid w:val="00445AF1"/>
    <w:rsid w:val="00447993"/>
    <w:rsid w:val="00450828"/>
    <w:rsid w:val="0045180F"/>
    <w:rsid w:val="00451D3B"/>
    <w:rsid w:val="004522B9"/>
    <w:rsid w:val="00452B22"/>
    <w:rsid w:val="00452BEB"/>
    <w:rsid w:val="0045380E"/>
    <w:rsid w:val="00454C54"/>
    <w:rsid w:val="00455AD4"/>
    <w:rsid w:val="00455C81"/>
    <w:rsid w:val="00456804"/>
    <w:rsid w:val="00456DC6"/>
    <w:rsid w:val="004574E7"/>
    <w:rsid w:val="0045778D"/>
    <w:rsid w:val="004602A4"/>
    <w:rsid w:val="00461245"/>
    <w:rsid w:val="00461775"/>
    <w:rsid w:val="004624A2"/>
    <w:rsid w:val="00462CB1"/>
    <w:rsid w:val="00465660"/>
    <w:rsid w:val="0046608D"/>
    <w:rsid w:val="00466989"/>
    <w:rsid w:val="00466B3A"/>
    <w:rsid w:val="0047029A"/>
    <w:rsid w:val="0047163E"/>
    <w:rsid w:val="00471841"/>
    <w:rsid w:val="004719CD"/>
    <w:rsid w:val="004722EC"/>
    <w:rsid w:val="00472527"/>
    <w:rsid w:val="0047336F"/>
    <w:rsid w:val="00473F29"/>
    <w:rsid w:val="004741B9"/>
    <w:rsid w:val="004751C7"/>
    <w:rsid w:val="004759A8"/>
    <w:rsid w:val="00475E6D"/>
    <w:rsid w:val="00477188"/>
    <w:rsid w:val="00477399"/>
    <w:rsid w:val="0047748B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83B"/>
    <w:rsid w:val="00496A22"/>
    <w:rsid w:val="00496D2D"/>
    <w:rsid w:val="004974BD"/>
    <w:rsid w:val="004A1B8F"/>
    <w:rsid w:val="004A3C84"/>
    <w:rsid w:val="004A59B9"/>
    <w:rsid w:val="004A5C04"/>
    <w:rsid w:val="004A5E3A"/>
    <w:rsid w:val="004A61C7"/>
    <w:rsid w:val="004A6E20"/>
    <w:rsid w:val="004A71EA"/>
    <w:rsid w:val="004B0A34"/>
    <w:rsid w:val="004B1B27"/>
    <w:rsid w:val="004B268A"/>
    <w:rsid w:val="004B2A4B"/>
    <w:rsid w:val="004B303F"/>
    <w:rsid w:val="004B3315"/>
    <w:rsid w:val="004B3B9A"/>
    <w:rsid w:val="004B3F49"/>
    <w:rsid w:val="004B3F82"/>
    <w:rsid w:val="004B4140"/>
    <w:rsid w:val="004B47A7"/>
    <w:rsid w:val="004B5218"/>
    <w:rsid w:val="004B588F"/>
    <w:rsid w:val="004B5CB2"/>
    <w:rsid w:val="004B5F24"/>
    <w:rsid w:val="004B79F8"/>
    <w:rsid w:val="004C010B"/>
    <w:rsid w:val="004C0F6E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05B"/>
    <w:rsid w:val="004C75A2"/>
    <w:rsid w:val="004D16AB"/>
    <w:rsid w:val="004D17C8"/>
    <w:rsid w:val="004D199C"/>
    <w:rsid w:val="004D2165"/>
    <w:rsid w:val="004D2C8F"/>
    <w:rsid w:val="004D2D9A"/>
    <w:rsid w:val="004D3220"/>
    <w:rsid w:val="004D36DC"/>
    <w:rsid w:val="004D36FD"/>
    <w:rsid w:val="004D3AE4"/>
    <w:rsid w:val="004D3DEF"/>
    <w:rsid w:val="004D5664"/>
    <w:rsid w:val="004D5D37"/>
    <w:rsid w:val="004E1CB0"/>
    <w:rsid w:val="004E2175"/>
    <w:rsid w:val="004E2C77"/>
    <w:rsid w:val="004E3D9D"/>
    <w:rsid w:val="004E4760"/>
    <w:rsid w:val="004E5832"/>
    <w:rsid w:val="004E632A"/>
    <w:rsid w:val="004E636B"/>
    <w:rsid w:val="004E6647"/>
    <w:rsid w:val="004E67BF"/>
    <w:rsid w:val="004E6F5F"/>
    <w:rsid w:val="004E7FE4"/>
    <w:rsid w:val="004F0CA7"/>
    <w:rsid w:val="004F19E1"/>
    <w:rsid w:val="004F30CA"/>
    <w:rsid w:val="004F318B"/>
    <w:rsid w:val="004F42D5"/>
    <w:rsid w:val="004F613F"/>
    <w:rsid w:val="005004C0"/>
    <w:rsid w:val="00500DDE"/>
    <w:rsid w:val="00501352"/>
    <w:rsid w:val="0050298E"/>
    <w:rsid w:val="005055E4"/>
    <w:rsid w:val="005062FF"/>
    <w:rsid w:val="00506B69"/>
    <w:rsid w:val="00506FFB"/>
    <w:rsid w:val="00510FA3"/>
    <w:rsid w:val="00511D2D"/>
    <w:rsid w:val="0051315C"/>
    <w:rsid w:val="005147B1"/>
    <w:rsid w:val="005167CC"/>
    <w:rsid w:val="0052059F"/>
    <w:rsid w:val="005208EE"/>
    <w:rsid w:val="00520B6E"/>
    <w:rsid w:val="00520DBE"/>
    <w:rsid w:val="005219F9"/>
    <w:rsid w:val="005225C1"/>
    <w:rsid w:val="00524D40"/>
    <w:rsid w:val="00525303"/>
    <w:rsid w:val="00525D18"/>
    <w:rsid w:val="005262EF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686C"/>
    <w:rsid w:val="0053787D"/>
    <w:rsid w:val="005425E0"/>
    <w:rsid w:val="00542AC7"/>
    <w:rsid w:val="00542BFA"/>
    <w:rsid w:val="00543DDD"/>
    <w:rsid w:val="00543F7D"/>
    <w:rsid w:val="00543FD5"/>
    <w:rsid w:val="00544FEB"/>
    <w:rsid w:val="0054534A"/>
    <w:rsid w:val="0054613C"/>
    <w:rsid w:val="00546313"/>
    <w:rsid w:val="00546341"/>
    <w:rsid w:val="00546720"/>
    <w:rsid w:val="00546C13"/>
    <w:rsid w:val="00550345"/>
    <w:rsid w:val="00551005"/>
    <w:rsid w:val="00552A04"/>
    <w:rsid w:val="005530F3"/>
    <w:rsid w:val="00553EE3"/>
    <w:rsid w:val="00554564"/>
    <w:rsid w:val="00555C47"/>
    <w:rsid w:val="00556B2E"/>
    <w:rsid w:val="00557648"/>
    <w:rsid w:val="0056003B"/>
    <w:rsid w:val="0056027E"/>
    <w:rsid w:val="00560382"/>
    <w:rsid w:val="0056063B"/>
    <w:rsid w:val="00560F5C"/>
    <w:rsid w:val="00561DC2"/>
    <w:rsid w:val="005625BB"/>
    <w:rsid w:val="0056329E"/>
    <w:rsid w:val="005637A3"/>
    <w:rsid w:val="005638CE"/>
    <w:rsid w:val="005656E4"/>
    <w:rsid w:val="005657E9"/>
    <w:rsid w:val="00567F74"/>
    <w:rsid w:val="0057111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4FC9"/>
    <w:rsid w:val="00585280"/>
    <w:rsid w:val="005853A0"/>
    <w:rsid w:val="00585DED"/>
    <w:rsid w:val="005861C9"/>
    <w:rsid w:val="00586243"/>
    <w:rsid w:val="005868FA"/>
    <w:rsid w:val="00592742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4D85"/>
    <w:rsid w:val="005A5E87"/>
    <w:rsid w:val="005A67C1"/>
    <w:rsid w:val="005A725F"/>
    <w:rsid w:val="005A7B96"/>
    <w:rsid w:val="005A7E03"/>
    <w:rsid w:val="005A7FE8"/>
    <w:rsid w:val="005B0496"/>
    <w:rsid w:val="005B10E3"/>
    <w:rsid w:val="005B32E8"/>
    <w:rsid w:val="005B3F74"/>
    <w:rsid w:val="005B4407"/>
    <w:rsid w:val="005B590D"/>
    <w:rsid w:val="005B5D8F"/>
    <w:rsid w:val="005B6972"/>
    <w:rsid w:val="005C1AC8"/>
    <w:rsid w:val="005C3B1D"/>
    <w:rsid w:val="005C4BCA"/>
    <w:rsid w:val="005C5528"/>
    <w:rsid w:val="005C5987"/>
    <w:rsid w:val="005C676B"/>
    <w:rsid w:val="005C6FCC"/>
    <w:rsid w:val="005C727A"/>
    <w:rsid w:val="005C75F4"/>
    <w:rsid w:val="005C7DED"/>
    <w:rsid w:val="005D0156"/>
    <w:rsid w:val="005D1171"/>
    <w:rsid w:val="005D3557"/>
    <w:rsid w:val="005D392A"/>
    <w:rsid w:val="005D3F7A"/>
    <w:rsid w:val="005D4FC8"/>
    <w:rsid w:val="005D5010"/>
    <w:rsid w:val="005D5078"/>
    <w:rsid w:val="005D69AF"/>
    <w:rsid w:val="005D7CDE"/>
    <w:rsid w:val="005E02A2"/>
    <w:rsid w:val="005E038A"/>
    <w:rsid w:val="005E06AB"/>
    <w:rsid w:val="005E10AD"/>
    <w:rsid w:val="005E4262"/>
    <w:rsid w:val="005E430B"/>
    <w:rsid w:val="005E48E3"/>
    <w:rsid w:val="005E4C31"/>
    <w:rsid w:val="005E531F"/>
    <w:rsid w:val="005E552D"/>
    <w:rsid w:val="005E6304"/>
    <w:rsid w:val="005E6436"/>
    <w:rsid w:val="005E69F3"/>
    <w:rsid w:val="005E7DE1"/>
    <w:rsid w:val="005F0833"/>
    <w:rsid w:val="005F2ACE"/>
    <w:rsid w:val="005F330E"/>
    <w:rsid w:val="005F3A81"/>
    <w:rsid w:val="005F3AA5"/>
    <w:rsid w:val="005F3F7B"/>
    <w:rsid w:val="005F405A"/>
    <w:rsid w:val="005F5B2F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274A"/>
    <w:rsid w:val="006242F0"/>
    <w:rsid w:val="00625104"/>
    <w:rsid w:val="0062521D"/>
    <w:rsid w:val="00625A7F"/>
    <w:rsid w:val="006267E8"/>
    <w:rsid w:val="00626CB9"/>
    <w:rsid w:val="006307ED"/>
    <w:rsid w:val="0063091E"/>
    <w:rsid w:val="006310EC"/>
    <w:rsid w:val="0063144A"/>
    <w:rsid w:val="00631C6A"/>
    <w:rsid w:val="00631D81"/>
    <w:rsid w:val="00634C1A"/>
    <w:rsid w:val="0063597C"/>
    <w:rsid w:val="00635B7A"/>
    <w:rsid w:val="00635CD6"/>
    <w:rsid w:val="0063683A"/>
    <w:rsid w:val="00637B91"/>
    <w:rsid w:val="006406D0"/>
    <w:rsid w:val="00640898"/>
    <w:rsid w:val="006412B9"/>
    <w:rsid w:val="006418D6"/>
    <w:rsid w:val="00642349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10C"/>
    <w:rsid w:val="006572DA"/>
    <w:rsid w:val="00660337"/>
    <w:rsid w:val="00661A11"/>
    <w:rsid w:val="00664334"/>
    <w:rsid w:val="00664523"/>
    <w:rsid w:val="006653E8"/>
    <w:rsid w:val="00665501"/>
    <w:rsid w:val="00665B8C"/>
    <w:rsid w:val="00666722"/>
    <w:rsid w:val="00666D8C"/>
    <w:rsid w:val="00667FF2"/>
    <w:rsid w:val="00670C72"/>
    <w:rsid w:val="006736D1"/>
    <w:rsid w:val="00673976"/>
    <w:rsid w:val="006742CA"/>
    <w:rsid w:val="0067456B"/>
    <w:rsid w:val="00674D74"/>
    <w:rsid w:val="00675578"/>
    <w:rsid w:val="00675F0B"/>
    <w:rsid w:val="00680F5C"/>
    <w:rsid w:val="00681D40"/>
    <w:rsid w:val="006825BE"/>
    <w:rsid w:val="00682678"/>
    <w:rsid w:val="00682C88"/>
    <w:rsid w:val="00686C0A"/>
    <w:rsid w:val="006928F3"/>
    <w:rsid w:val="00692D8E"/>
    <w:rsid w:val="00692F12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A90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1D9C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5A33"/>
    <w:rsid w:val="006D6881"/>
    <w:rsid w:val="006D7670"/>
    <w:rsid w:val="006D7952"/>
    <w:rsid w:val="006E16B4"/>
    <w:rsid w:val="006E2A27"/>
    <w:rsid w:val="006E2AB8"/>
    <w:rsid w:val="006E2F1C"/>
    <w:rsid w:val="006E6648"/>
    <w:rsid w:val="006E6FC5"/>
    <w:rsid w:val="006E757E"/>
    <w:rsid w:val="006E7C43"/>
    <w:rsid w:val="006F0146"/>
    <w:rsid w:val="006F3227"/>
    <w:rsid w:val="006F5AF2"/>
    <w:rsid w:val="006F6C50"/>
    <w:rsid w:val="006F71B9"/>
    <w:rsid w:val="00700766"/>
    <w:rsid w:val="007008A2"/>
    <w:rsid w:val="007009FD"/>
    <w:rsid w:val="00700BA8"/>
    <w:rsid w:val="00700C56"/>
    <w:rsid w:val="00700EB8"/>
    <w:rsid w:val="00700EE7"/>
    <w:rsid w:val="00701852"/>
    <w:rsid w:val="00701C95"/>
    <w:rsid w:val="00703565"/>
    <w:rsid w:val="0070422D"/>
    <w:rsid w:val="00704667"/>
    <w:rsid w:val="00704876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17C2A"/>
    <w:rsid w:val="007214D5"/>
    <w:rsid w:val="00721500"/>
    <w:rsid w:val="007215FF"/>
    <w:rsid w:val="00722BD7"/>
    <w:rsid w:val="00722C1A"/>
    <w:rsid w:val="00722CB0"/>
    <w:rsid w:val="00722EA4"/>
    <w:rsid w:val="00722F66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468C7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4949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1BA3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1E20"/>
    <w:rsid w:val="00782239"/>
    <w:rsid w:val="007828D1"/>
    <w:rsid w:val="00782BE6"/>
    <w:rsid w:val="00782C47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59C"/>
    <w:rsid w:val="007A7E03"/>
    <w:rsid w:val="007A7ED3"/>
    <w:rsid w:val="007B04BA"/>
    <w:rsid w:val="007B0F7C"/>
    <w:rsid w:val="007B14C1"/>
    <w:rsid w:val="007B28DC"/>
    <w:rsid w:val="007B3188"/>
    <w:rsid w:val="007B3317"/>
    <w:rsid w:val="007B334F"/>
    <w:rsid w:val="007B40C1"/>
    <w:rsid w:val="007B420C"/>
    <w:rsid w:val="007B4B38"/>
    <w:rsid w:val="007B542D"/>
    <w:rsid w:val="007B5B51"/>
    <w:rsid w:val="007B60C3"/>
    <w:rsid w:val="007B67DA"/>
    <w:rsid w:val="007B6999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AA4"/>
    <w:rsid w:val="007C6F3F"/>
    <w:rsid w:val="007C7050"/>
    <w:rsid w:val="007D0D5F"/>
    <w:rsid w:val="007D35D8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2712"/>
    <w:rsid w:val="007F4ABD"/>
    <w:rsid w:val="007F5C37"/>
    <w:rsid w:val="0080036F"/>
    <w:rsid w:val="00800DE0"/>
    <w:rsid w:val="00801134"/>
    <w:rsid w:val="0080232B"/>
    <w:rsid w:val="00802752"/>
    <w:rsid w:val="00804260"/>
    <w:rsid w:val="008056C4"/>
    <w:rsid w:val="0080609F"/>
    <w:rsid w:val="00812A12"/>
    <w:rsid w:val="008134E5"/>
    <w:rsid w:val="00814549"/>
    <w:rsid w:val="0081480A"/>
    <w:rsid w:val="008148D4"/>
    <w:rsid w:val="00814ADB"/>
    <w:rsid w:val="00815DB2"/>
    <w:rsid w:val="008166B4"/>
    <w:rsid w:val="00816947"/>
    <w:rsid w:val="00817135"/>
    <w:rsid w:val="0081759E"/>
    <w:rsid w:val="008179D9"/>
    <w:rsid w:val="00821168"/>
    <w:rsid w:val="00823814"/>
    <w:rsid w:val="00823CEF"/>
    <w:rsid w:val="008240DD"/>
    <w:rsid w:val="00824543"/>
    <w:rsid w:val="008254BF"/>
    <w:rsid w:val="008254C1"/>
    <w:rsid w:val="0082571A"/>
    <w:rsid w:val="008274C8"/>
    <w:rsid w:val="008279DB"/>
    <w:rsid w:val="0083088A"/>
    <w:rsid w:val="0083200F"/>
    <w:rsid w:val="008327AE"/>
    <w:rsid w:val="0083303F"/>
    <w:rsid w:val="00833C93"/>
    <w:rsid w:val="00834B85"/>
    <w:rsid w:val="00834EE7"/>
    <w:rsid w:val="00837147"/>
    <w:rsid w:val="00843247"/>
    <w:rsid w:val="00843479"/>
    <w:rsid w:val="00843C21"/>
    <w:rsid w:val="00844F76"/>
    <w:rsid w:val="0084511E"/>
    <w:rsid w:val="00846357"/>
    <w:rsid w:val="00846ACA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64D3"/>
    <w:rsid w:val="008673AE"/>
    <w:rsid w:val="0087043F"/>
    <w:rsid w:val="00872048"/>
    <w:rsid w:val="008726BB"/>
    <w:rsid w:val="008728D2"/>
    <w:rsid w:val="00872DAE"/>
    <w:rsid w:val="008754FA"/>
    <w:rsid w:val="008763D7"/>
    <w:rsid w:val="00881311"/>
    <w:rsid w:val="00881980"/>
    <w:rsid w:val="008826E7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D18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B0E17"/>
    <w:rsid w:val="008B1D26"/>
    <w:rsid w:val="008B27E9"/>
    <w:rsid w:val="008B31E5"/>
    <w:rsid w:val="008B4628"/>
    <w:rsid w:val="008B53D3"/>
    <w:rsid w:val="008B64E1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171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D29"/>
    <w:rsid w:val="008E3F18"/>
    <w:rsid w:val="008E502D"/>
    <w:rsid w:val="008E5418"/>
    <w:rsid w:val="008E58C6"/>
    <w:rsid w:val="008E5AD7"/>
    <w:rsid w:val="008E5ADF"/>
    <w:rsid w:val="008E61BF"/>
    <w:rsid w:val="008E6CFC"/>
    <w:rsid w:val="008E6E25"/>
    <w:rsid w:val="008E77E2"/>
    <w:rsid w:val="008F0EC4"/>
    <w:rsid w:val="008F14B1"/>
    <w:rsid w:val="008F15B4"/>
    <w:rsid w:val="008F1909"/>
    <w:rsid w:val="008F20C8"/>
    <w:rsid w:val="008F3463"/>
    <w:rsid w:val="008F3A5B"/>
    <w:rsid w:val="008F56C8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0960"/>
    <w:rsid w:val="009218DE"/>
    <w:rsid w:val="00922039"/>
    <w:rsid w:val="0092253C"/>
    <w:rsid w:val="00922845"/>
    <w:rsid w:val="00924A38"/>
    <w:rsid w:val="00924B6D"/>
    <w:rsid w:val="009268AF"/>
    <w:rsid w:val="00926FC9"/>
    <w:rsid w:val="00927D9B"/>
    <w:rsid w:val="009300FE"/>
    <w:rsid w:val="0093108E"/>
    <w:rsid w:val="00931551"/>
    <w:rsid w:val="009324CA"/>
    <w:rsid w:val="009326C0"/>
    <w:rsid w:val="0093417D"/>
    <w:rsid w:val="00935202"/>
    <w:rsid w:val="00935BA5"/>
    <w:rsid w:val="00935FDD"/>
    <w:rsid w:val="00936A3C"/>
    <w:rsid w:val="00936EDA"/>
    <w:rsid w:val="009372C4"/>
    <w:rsid w:val="009400CC"/>
    <w:rsid w:val="009403D5"/>
    <w:rsid w:val="00940C88"/>
    <w:rsid w:val="00941772"/>
    <w:rsid w:val="00941C1E"/>
    <w:rsid w:val="0094264B"/>
    <w:rsid w:val="0094397E"/>
    <w:rsid w:val="00943FA0"/>
    <w:rsid w:val="009440DA"/>
    <w:rsid w:val="00944869"/>
    <w:rsid w:val="00944FDF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134"/>
    <w:rsid w:val="009623C9"/>
    <w:rsid w:val="009642EB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0D8E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6CBE"/>
    <w:rsid w:val="00997B03"/>
    <w:rsid w:val="009A0004"/>
    <w:rsid w:val="009A1503"/>
    <w:rsid w:val="009A1C62"/>
    <w:rsid w:val="009A3F59"/>
    <w:rsid w:val="009A46BE"/>
    <w:rsid w:val="009A4864"/>
    <w:rsid w:val="009A4B5C"/>
    <w:rsid w:val="009A7736"/>
    <w:rsid w:val="009B14EE"/>
    <w:rsid w:val="009B2F66"/>
    <w:rsid w:val="009B340D"/>
    <w:rsid w:val="009B36D7"/>
    <w:rsid w:val="009B398F"/>
    <w:rsid w:val="009B4D73"/>
    <w:rsid w:val="009B4F57"/>
    <w:rsid w:val="009B5E15"/>
    <w:rsid w:val="009B6597"/>
    <w:rsid w:val="009C0515"/>
    <w:rsid w:val="009C0E57"/>
    <w:rsid w:val="009C3EF1"/>
    <w:rsid w:val="009C48D9"/>
    <w:rsid w:val="009C564A"/>
    <w:rsid w:val="009C6C57"/>
    <w:rsid w:val="009D0114"/>
    <w:rsid w:val="009D189A"/>
    <w:rsid w:val="009D1AE2"/>
    <w:rsid w:val="009D237A"/>
    <w:rsid w:val="009D2ABE"/>
    <w:rsid w:val="009D3C4A"/>
    <w:rsid w:val="009D6CD5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0E87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0F76"/>
    <w:rsid w:val="00A014B1"/>
    <w:rsid w:val="00A022C9"/>
    <w:rsid w:val="00A02811"/>
    <w:rsid w:val="00A03630"/>
    <w:rsid w:val="00A03E08"/>
    <w:rsid w:val="00A04EFD"/>
    <w:rsid w:val="00A053AF"/>
    <w:rsid w:val="00A059A8"/>
    <w:rsid w:val="00A0739D"/>
    <w:rsid w:val="00A105D5"/>
    <w:rsid w:val="00A10E59"/>
    <w:rsid w:val="00A10E9B"/>
    <w:rsid w:val="00A1409C"/>
    <w:rsid w:val="00A1479C"/>
    <w:rsid w:val="00A16240"/>
    <w:rsid w:val="00A16625"/>
    <w:rsid w:val="00A173E8"/>
    <w:rsid w:val="00A17573"/>
    <w:rsid w:val="00A17BC0"/>
    <w:rsid w:val="00A216C2"/>
    <w:rsid w:val="00A2185E"/>
    <w:rsid w:val="00A2385A"/>
    <w:rsid w:val="00A2481B"/>
    <w:rsid w:val="00A26ACD"/>
    <w:rsid w:val="00A26D2F"/>
    <w:rsid w:val="00A27F4A"/>
    <w:rsid w:val="00A30D56"/>
    <w:rsid w:val="00A325FE"/>
    <w:rsid w:val="00A335D7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322"/>
    <w:rsid w:val="00A45911"/>
    <w:rsid w:val="00A45C57"/>
    <w:rsid w:val="00A45CA5"/>
    <w:rsid w:val="00A46B89"/>
    <w:rsid w:val="00A53771"/>
    <w:rsid w:val="00A53E01"/>
    <w:rsid w:val="00A555B1"/>
    <w:rsid w:val="00A55795"/>
    <w:rsid w:val="00A61CFE"/>
    <w:rsid w:val="00A630A0"/>
    <w:rsid w:val="00A64250"/>
    <w:rsid w:val="00A65514"/>
    <w:rsid w:val="00A65812"/>
    <w:rsid w:val="00A6588D"/>
    <w:rsid w:val="00A65A86"/>
    <w:rsid w:val="00A6670C"/>
    <w:rsid w:val="00A66A7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28F4"/>
    <w:rsid w:val="00A93066"/>
    <w:rsid w:val="00A934FC"/>
    <w:rsid w:val="00A93D34"/>
    <w:rsid w:val="00A93FE0"/>
    <w:rsid w:val="00A94816"/>
    <w:rsid w:val="00A96C77"/>
    <w:rsid w:val="00A9702D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3773"/>
    <w:rsid w:val="00AB3AD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1297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0A11"/>
    <w:rsid w:val="00AF1401"/>
    <w:rsid w:val="00AF2A12"/>
    <w:rsid w:val="00AF53B4"/>
    <w:rsid w:val="00AF597E"/>
    <w:rsid w:val="00AF616B"/>
    <w:rsid w:val="00AF672B"/>
    <w:rsid w:val="00AF7CD5"/>
    <w:rsid w:val="00AF7D12"/>
    <w:rsid w:val="00B0068C"/>
    <w:rsid w:val="00B0422C"/>
    <w:rsid w:val="00B046D6"/>
    <w:rsid w:val="00B05962"/>
    <w:rsid w:val="00B05F8B"/>
    <w:rsid w:val="00B06207"/>
    <w:rsid w:val="00B06B73"/>
    <w:rsid w:val="00B07831"/>
    <w:rsid w:val="00B07BB2"/>
    <w:rsid w:val="00B112D2"/>
    <w:rsid w:val="00B119D1"/>
    <w:rsid w:val="00B12F2F"/>
    <w:rsid w:val="00B142F8"/>
    <w:rsid w:val="00B14896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153"/>
    <w:rsid w:val="00B26B89"/>
    <w:rsid w:val="00B303E3"/>
    <w:rsid w:val="00B30DAD"/>
    <w:rsid w:val="00B317B6"/>
    <w:rsid w:val="00B32853"/>
    <w:rsid w:val="00B32A29"/>
    <w:rsid w:val="00B33AF4"/>
    <w:rsid w:val="00B33D59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2BE"/>
    <w:rsid w:val="00B54362"/>
    <w:rsid w:val="00B54756"/>
    <w:rsid w:val="00B547C1"/>
    <w:rsid w:val="00B54CDA"/>
    <w:rsid w:val="00B553AD"/>
    <w:rsid w:val="00B55B6F"/>
    <w:rsid w:val="00B565EB"/>
    <w:rsid w:val="00B56D9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0A"/>
    <w:rsid w:val="00B76452"/>
    <w:rsid w:val="00B76E0C"/>
    <w:rsid w:val="00B77237"/>
    <w:rsid w:val="00B8035E"/>
    <w:rsid w:val="00B83353"/>
    <w:rsid w:val="00B834B8"/>
    <w:rsid w:val="00B83993"/>
    <w:rsid w:val="00B83F69"/>
    <w:rsid w:val="00B844E2"/>
    <w:rsid w:val="00B84AA0"/>
    <w:rsid w:val="00B861BD"/>
    <w:rsid w:val="00B86F77"/>
    <w:rsid w:val="00B87F35"/>
    <w:rsid w:val="00B90EC4"/>
    <w:rsid w:val="00B91329"/>
    <w:rsid w:val="00B91B13"/>
    <w:rsid w:val="00B935D9"/>
    <w:rsid w:val="00B93710"/>
    <w:rsid w:val="00B93FBC"/>
    <w:rsid w:val="00B9407E"/>
    <w:rsid w:val="00B953C6"/>
    <w:rsid w:val="00B96C69"/>
    <w:rsid w:val="00B97723"/>
    <w:rsid w:val="00B97AD7"/>
    <w:rsid w:val="00BA0A8E"/>
    <w:rsid w:val="00BA0CBF"/>
    <w:rsid w:val="00BA0E53"/>
    <w:rsid w:val="00BA190D"/>
    <w:rsid w:val="00BA1A99"/>
    <w:rsid w:val="00BA1E56"/>
    <w:rsid w:val="00BA2528"/>
    <w:rsid w:val="00BA39D5"/>
    <w:rsid w:val="00BA3AE6"/>
    <w:rsid w:val="00BA3B68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4AF3"/>
    <w:rsid w:val="00BB523B"/>
    <w:rsid w:val="00BB68F3"/>
    <w:rsid w:val="00BB6B17"/>
    <w:rsid w:val="00BB7E1B"/>
    <w:rsid w:val="00BB7F33"/>
    <w:rsid w:val="00BC4852"/>
    <w:rsid w:val="00BC49F3"/>
    <w:rsid w:val="00BC4F21"/>
    <w:rsid w:val="00BC5B59"/>
    <w:rsid w:val="00BC5F33"/>
    <w:rsid w:val="00BC62BD"/>
    <w:rsid w:val="00BC6311"/>
    <w:rsid w:val="00BC63AD"/>
    <w:rsid w:val="00BD0931"/>
    <w:rsid w:val="00BD0DC5"/>
    <w:rsid w:val="00BD125C"/>
    <w:rsid w:val="00BD1D7B"/>
    <w:rsid w:val="00BD2312"/>
    <w:rsid w:val="00BD2BE4"/>
    <w:rsid w:val="00BD3AEE"/>
    <w:rsid w:val="00BD42DD"/>
    <w:rsid w:val="00BD491A"/>
    <w:rsid w:val="00BD51CF"/>
    <w:rsid w:val="00BD5211"/>
    <w:rsid w:val="00BD6094"/>
    <w:rsid w:val="00BD6367"/>
    <w:rsid w:val="00BD6F7A"/>
    <w:rsid w:val="00BE185E"/>
    <w:rsid w:val="00BE2A69"/>
    <w:rsid w:val="00BE2DCE"/>
    <w:rsid w:val="00BE44A1"/>
    <w:rsid w:val="00BE47D0"/>
    <w:rsid w:val="00BE56F7"/>
    <w:rsid w:val="00BE5CF2"/>
    <w:rsid w:val="00BE6623"/>
    <w:rsid w:val="00BF1E24"/>
    <w:rsid w:val="00BF45E3"/>
    <w:rsid w:val="00BF61E7"/>
    <w:rsid w:val="00BF6C31"/>
    <w:rsid w:val="00C00A29"/>
    <w:rsid w:val="00C01619"/>
    <w:rsid w:val="00C01A17"/>
    <w:rsid w:val="00C01C1A"/>
    <w:rsid w:val="00C01F68"/>
    <w:rsid w:val="00C03123"/>
    <w:rsid w:val="00C039D2"/>
    <w:rsid w:val="00C03EBD"/>
    <w:rsid w:val="00C0661C"/>
    <w:rsid w:val="00C071E1"/>
    <w:rsid w:val="00C075A9"/>
    <w:rsid w:val="00C079F1"/>
    <w:rsid w:val="00C102E6"/>
    <w:rsid w:val="00C10C58"/>
    <w:rsid w:val="00C11369"/>
    <w:rsid w:val="00C13575"/>
    <w:rsid w:val="00C152EC"/>
    <w:rsid w:val="00C1554A"/>
    <w:rsid w:val="00C15A8A"/>
    <w:rsid w:val="00C15DAE"/>
    <w:rsid w:val="00C16A93"/>
    <w:rsid w:val="00C2045A"/>
    <w:rsid w:val="00C20D4B"/>
    <w:rsid w:val="00C212F8"/>
    <w:rsid w:val="00C21C8B"/>
    <w:rsid w:val="00C22DC7"/>
    <w:rsid w:val="00C23809"/>
    <w:rsid w:val="00C23BFA"/>
    <w:rsid w:val="00C24382"/>
    <w:rsid w:val="00C247FC"/>
    <w:rsid w:val="00C255E9"/>
    <w:rsid w:val="00C301EC"/>
    <w:rsid w:val="00C3197A"/>
    <w:rsid w:val="00C31D9C"/>
    <w:rsid w:val="00C32E3D"/>
    <w:rsid w:val="00C32F09"/>
    <w:rsid w:val="00C330B0"/>
    <w:rsid w:val="00C33372"/>
    <w:rsid w:val="00C33E44"/>
    <w:rsid w:val="00C350D0"/>
    <w:rsid w:val="00C3540D"/>
    <w:rsid w:val="00C35930"/>
    <w:rsid w:val="00C36168"/>
    <w:rsid w:val="00C364DB"/>
    <w:rsid w:val="00C3664F"/>
    <w:rsid w:val="00C36B20"/>
    <w:rsid w:val="00C36E3C"/>
    <w:rsid w:val="00C36E95"/>
    <w:rsid w:val="00C3700C"/>
    <w:rsid w:val="00C40C25"/>
    <w:rsid w:val="00C42B1D"/>
    <w:rsid w:val="00C43963"/>
    <w:rsid w:val="00C44206"/>
    <w:rsid w:val="00C448E8"/>
    <w:rsid w:val="00C44E90"/>
    <w:rsid w:val="00C45751"/>
    <w:rsid w:val="00C45DE7"/>
    <w:rsid w:val="00C50329"/>
    <w:rsid w:val="00C50664"/>
    <w:rsid w:val="00C50A95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230E"/>
    <w:rsid w:val="00C643FF"/>
    <w:rsid w:val="00C6522B"/>
    <w:rsid w:val="00C674A1"/>
    <w:rsid w:val="00C71072"/>
    <w:rsid w:val="00C769BC"/>
    <w:rsid w:val="00C76D6B"/>
    <w:rsid w:val="00C77566"/>
    <w:rsid w:val="00C77A9F"/>
    <w:rsid w:val="00C77C09"/>
    <w:rsid w:val="00C806C1"/>
    <w:rsid w:val="00C80ED4"/>
    <w:rsid w:val="00C81FF2"/>
    <w:rsid w:val="00C8232E"/>
    <w:rsid w:val="00C82616"/>
    <w:rsid w:val="00C83E7D"/>
    <w:rsid w:val="00C84F43"/>
    <w:rsid w:val="00C859C3"/>
    <w:rsid w:val="00C85EFB"/>
    <w:rsid w:val="00C91B03"/>
    <w:rsid w:val="00C94F23"/>
    <w:rsid w:val="00C96E8B"/>
    <w:rsid w:val="00C9705B"/>
    <w:rsid w:val="00CA0B01"/>
    <w:rsid w:val="00CA2AB5"/>
    <w:rsid w:val="00CA2D2B"/>
    <w:rsid w:val="00CA3F40"/>
    <w:rsid w:val="00CA4A84"/>
    <w:rsid w:val="00CA5E1E"/>
    <w:rsid w:val="00CA696E"/>
    <w:rsid w:val="00CA7478"/>
    <w:rsid w:val="00CB24B0"/>
    <w:rsid w:val="00CB2ACF"/>
    <w:rsid w:val="00CB2F91"/>
    <w:rsid w:val="00CB4657"/>
    <w:rsid w:val="00CB7C00"/>
    <w:rsid w:val="00CC000D"/>
    <w:rsid w:val="00CC014C"/>
    <w:rsid w:val="00CC08CD"/>
    <w:rsid w:val="00CC27DE"/>
    <w:rsid w:val="00CC2BAC"/>
    <w:rsid w:val="00CC2FBE"/>
    <w:rsid w:val="00CC4879"/>
    <w:rsid w:val="00CC5002"/>
    <w:rsid w:val="00CC51CB"/>
    <w:rsid w:val="00CC6429"/>
    <w:rsid w:val="00CD01C7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5EF"/>
    <w:rsid w:val="00CF56E7"/>
    <w:rsid w:val="00CF5B48"/>
    <w:rsid w:val="00CF5FE6"/>
    <w:rsid w:val="00CF6A57"/>
    <w:rsid w:val="00CF76DD"/>
    <w:rsid w:val="00D00DDB"/>
    <w:rsid w:val="00D04951"/>
    <w:rsid w:val="00D051E7"/>
    <w:rsid w:val="00D05F0A"/>
    <w:rsid w:val="00D07F53"/>
    <w:rsid w:val="00D11959"/>
    <w:rsid w:val="00D122F1"/>
    <w:rsid w:val="00D12D39"/>
    <w:rsid w:val="00D13965"/>
    <w:rsid w:val="00D15424"/>
    <w:rsid w:val="00D1691A"/>
    <w:rsid w:val="00D20084"/>
    <w:rsid w:val="00D2096C"/>
    <w:rsid w:val="00D21240"/>
    <w:rsid w:val="00D22275"/>
    <w:rsid w:val="00D2251D"/>
    <w:rsid w:val="00D22987"/>
    <w:rsid w:val="00D239B9"/>
    <w:rsid w:val="00D23B57"/>
    <w:rsid w:val="00D244E0"/>
    <w:rsid w:val="00D25860"/>
    <w:rsid w:val="00D26556"/>
    <w:rsid w:val="00D30E23"/>
    <w:rsid w:val="00D317CC"/>
    <w:rsid w:val="00D32042"/>
    <w:rsid w:val="00D339E0"/>
    <w:rsid w:val="00D33EE9"/>
    <w:rsid w:val="00D342EF"/>
    <w:rsid w:val="00D3438F"/>
    <w:rsid w:val="00D3502B"/>
    <w:rsid w:val="00D36C79"/>
    <w:rsid w:val="00D40D5D"/>
    <w:rsid w:val="00D411B5"/>
    <w:rsid w:val="00D43850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12AA"/>
    <w:rsid w:val="00D6225E"/>
    <w:rsid w:val="00D626A4"/>
    <w:rsid w:val="00D6270E"/>
    <w:rsid w:val="00D633F7"/>
    <w:rsid w:val="00D645EF"/>
    <w:rsid w:val="00D64E2E"/>
    <w:rsid w:val="00D67546"/>
    <w:rsid w:val="00D704C9"/>
    <w:rsid w:val="00D71F96"/>
    <w:rsid w:val="00D73679"/>
    <w:rsid w:val="00D739CB"/>
    <w:rsid w:val="00D74046"/>
    <w:rsid w:val="00D740FE"/>
    <w:rsid w:val="00D7482C"/>
    <w:rsid w:val="00D7554E"/>
    <w:rsid w:val="00D755D1"/>
    <w:rsid w:val="00D76555"/>
    <w:rsid w:val="00D76DB4"/>
    <w:rsid w:val="00D774F9"/>
    <w:rsid w:val="00D77D4D"/>
    <w:rsid w:val="00D8060A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20CC"/>
    <w:rsid w:val="00D929C1"/>
    <w:rsid w:val="00D93A2B"/>
    <w:rsid w:val="00D93D8C"/>
    <w:rsid w:val="00D93E24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1F56"/>
    <w:rsid w:val="00DB2BDB"/>
    <w:rsid w:val="00DB3610"/>
    <w:rsid w:val="00DB366C"/>
    <w:rsid w:val="00DB40EE"/>
    <w:rsid w:val="00DB45AB"/>
    <w:rsid w:val="00DB4DB0"/>
    <w:rsid w:val="00DB5255"/>
    <w:rsid w:val="00DB6BD0"/>
    <w:rsid w:val="00DB6E6C"/>
    <w:rsid w:val="00DB77BD"/>
    <w:rsid w:val="00DB78F2"/>
    <w:rsid w:val="00DC0008"/>
    <w:rsid w:val="00DC097D"/>
    <w:rsid w:val="00DC0AD4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5DF6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775"/>
    <w:rsid w:val="00DF2835"/>
    <w:rsid w:val="00DF36D9"/>
    <w:rsid w:val="00DF3885"/>
    <w:rsid w:val="00DF39FC"/>
    <w:rsid w:val="00DF5CEE"/>
    <w:rsid w:val="00DF65B9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07E37"/>
    <w:rsid w:val="00E105E5"/>
    <w:rsid w:val="00E10A91"/>
    <w:rsid w:val="00E10D09"/>
    <w:rsid w:val="00E11052"/>
    <w:rsid w:val="00E120DF"/>
    <w:rsid w:val="00E16849"/>
    <w:rsid w:val="00E20837"/>
    <w:rsid w:val="00E20D12"/>
    <w:rsid w:val="00E2220C"/>
    <w:rsid w:val="00E2283A"/>
    <w:rsid w:val="00E25093"/>
    <w:rsid w:val="00E250E8"/>
    <w:rsid w:val="00E26697"/>
    <w:rsid w:val="00E30350"/>
    <w:rsid w:val="00E31374"/>
    <w:rsid w:val="00E322EC"/>
    <w:rsid w:val="00E33177"/>
    <w:rsid w:val="00E338EA"/>
    <w:rsid w:val="00E33A28"/>
    <w:rsid w:val="00E33FDE"/>
    <w:rsid w:val="00E341B0"/>
    <w:rsid w:val="00E3424C"/>
    <w:rsid w:val="00E34A21"/>
    <w:rsid w:val="00E34F67"/>
    <w:rsid w:val="00E36971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347"/>
    <w:rsid w:val="00E72627"/>
    <w:rsid w:val="00E72D76"/>
    <w:rsid w:val="00E73985"/>
    <w:rsid w:val="00E73E07"/>
    <w:rsid w:val="00E741B4"/>
    <w:rsid w:val="00E74C60"/>
    <w:rsid w:val="00E75241"/>
    <w:rsid w:val="00E752C0"/>
    <w:rsid w:val="00E762F8"/>
    <w:rsid w:val="00E7672B"/>
    <w:rsid w:val="00E82672"/>
    <w:rsid w:val="00E82CFE"/>
    <w:rsid w:val="00E83403"/>
    <w:rsid w:val="00E83ACC"/>
    <w:rsid w:val="00E84023"/>
    <w:rsid w:val="00E84175"/>
    <w:rsid w:val="00E841FF"/>
    <w:rsid w:val="00E84228"/>
    <w:rsid w:val="00E84284"/>
    <w:rsid w:val="00E86DE5"/>
    <w:rsid w:val="00E8721A"/>
    <w:rsid w:val="00E87AB3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659A"/>
    <w:rsid w:val="00EA75C4"/>
    <w:rsid w:val="00EA767B"/>
    <w:rsid w:val="00EB1151"/>
    <w:rsid w:val="00EB149C"/>
    <w:rsid w:val="00EB15A5"/>
    <w:rsid w:val="00EB171C"/>
    <w:rsid w:val="00EB1D73"/>
    <w:rsid w:val="00EB3E36"/>
    <w:rsid w:val="00EB6456"/>
    <w:rsid w:val="00EB6954"/>
    <w:rsid w:val="00EB776E"/>
    <w:rsid w:val="00EC134B"/>
    <w:rsid w:val="00EC192B"/>
    <w:rsid w:val="00EC24A3"/>
    <w:rsid w:val="00EC3656"/>
    <w:rsid w:val="00EC4AEE"/>
    <w:rsid w:val="00EC4B34"/>
    <w:rsid w:val="00EC4C8A"/>
    <w:rsid w:val="00EC52B3"/>
    <w:rsid w:val="00EC67C4"/>
    <w:rsid w:val="00EC680F"/>
    <w:rsid w:val="00EC6D45"/>
    <w:rsid w:val="00ED09BE"/>
    <w:rsid w:val="00ED1A58"/>
    <w:rsid w:val="00ED210A"/>
    <w:rsid w:val="00ED2228"/>
    <w:rsid w:val="00ED2AD4"/>
    <w:rsid w:val="00ED3443"/>
    <w:rsid w:val="00ED566F"/>
    <w:rsid w:val="00ED5806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982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5FCD"/>
    <w:rsid w:val="00F06147"/>
    <w:rsid w:val="00F062AB"/>
    <w:rsid w:val="00F069A1"/>
    <w:rsid w:val="00F06D02"/>
    <w:rsid w:val="00F0718B"/>
    <w:rsid w:val="00F07C66"/>
    <w:rsid w:val="00F101D3"/>
    <w:rsid w:val="00F11DAC"/>
    <w:rsid w:val="00F14BC9"/>
    <w:rsid w:val="00F14DF5"/>
    <w:rsid w:val="00F15B48"/>
    <w:rsid w:val="00F16BE9"/>
    <w:rsid w:val="00F16EB3"/>
    <w:rsid w:val="00F17784"/>
    <w:rsid w:val="00F178E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42E0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1E8E"/>
    <w:rsid w:val="00F4227B"/>
    <w:rsid w:val="00F430F7"/>
    <w:rsid w:val="00F43FE1"/>
    <w:rsid w:val="00F44EF2"/>
    <w:rsid w:val="00F4799D"/>
    <w:rsid w:val="00F50E5F"/>
    <w:rsid w:val="00F513D6"/>
    <w:rsid w:val="00F541B3"/>
    <w:rsid w:val="00F56603"/>
    <w:rsid w:val="00F56B16"/>
    <w:rsid w:val="00F57F28"/>
    <w:rsid w:val="00F611B8"/>
    <w:rsid w:val="00F61B9A"/>
    <w:rsid w:val="00F61C82"/>
    <w:rsid w:val="00F62668"/>
    <w:rsid w:val="00F62FDF"/>
    <w:rsid w:val="00F644B0"/>
    <w:rsid w:val="00F64BDE"/>
    <w:rsid w:val="00F702D0"/>
    <w:rsid w:val="00F71FF6"/>
    <w:rsid w:val="00F728D2"/>
    <w:rsid w:val="00F7370C"/>
    <w:rsid w:val="00F73E42"/>
    <w:rsid w:val="00F74C7A"/>
    <w:rsid w:val="00F74CB2"/>
    <w:rsid w:val="00F81546"/>
    <w:rsid w:val="00F81943"/>
    <w:rsid w:val="00F81A42"/>
    <w:rsid w:val="00F81CC3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4A6"/>
    <w:rsid w:val="00F93987"/>
    <w:rsid w:val="00F9518D"/>
    <w:rsid w:val="00F955A6"/>
    <w:rsid w:val="00F95ADC"/>
    <w:rsid w:val="00F96653"/>
    <w:rsid w:val="00F970AD"/>
    <w:rsid w:val="00F976F5"/>
    <w:rsid w:val="00F977C3"/>
    <w:rsid w:val="00FA15BE"/>
    <w:rsid w:val="00FA191D"/>
    <w:rsid w:val="00FA2F13"/>
    <w:rsid w:val="00FA3799"/>
    <w:rsid w:val="00FA45E4"/>
    <w:rsid w:val="00FA5E36"/>
    <w:rsid w:val="00FA67EA"/>
    <w:rsid w:val="00FA68D8"/>
    <w:rsid w:val="00FA6A20"/>
    <w:rsid w:val="00FA79F1"/>
    <w:rsid w:val="00FB14F6"/>
    <w:rsid w:val="00FB1DB2"/>
    <w:rsid w:val="00FB1F6D"/>
    <w:rsid w:val="00FB249A"/>
    <w:rsid w:val="00FB29C9"/>
    <w:rsid w:val="00FB29FD"/>
    <w:rsid w:val="00FB3B29"/>
    <w:rsid w:val="00FB5655"/>
    <w:rsid w:val="00FB6829"/>
    <w:rsid w:val="00FC030F"/>
    <w:rsid w:val="00FC1118"/>
    <w:rsid w:val="00FC1139"/>
    <w:rsid w:val="00FC2CA4"/>
    <w:rsid w:val="00FC366F"/>
    <w:rsid w:val="00FC3EDA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0EB9"/>
    <w:rsid w:val="00FE169A"/>
    <w:rsid w:val="00FE2820"/>
    <w:rsid w:val="00FE3183"/>
    <w:rsid w:val="00FE4D15"/>
    <w:rsid w:val="00FE507D"/>
    <w:rsid w:val="00FE60D7"/>
    <w:rsid w:val="00FF0108"/>
    <w:rsid w:val="00FF061A"/>
    <w:rsid w:val="00FF0D12"/>
    <w:rsid w:val="00FF48FA"/>
    <w:rsid w:val="00FF4B1E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69DD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7B69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link w:val="B2Char"/>
    <w:qFormat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"/>
    <w:basedOn w:val="Normal"/>
    <w:link w:val="ListParagraphChar"/>
    <w:uiPriority w:val="34"/>
    <w:qFormat/>
    <w:rsid w:val="007828D1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B1Char">
    <w:name w:val="B1 Char"/>
    <w:link w:val="B1"/>
    <w:rsid w:val="00A00F76"/>
    <w:rPr>
      <w:rFonts w:ascii="Times New Roman" w:hAnsi="Times New Roman"/>
      <w:sz w:val="24"/>
      <w:lang w:val="en-GB"/>
    </w:rPr>
  </w:style>
  <w:style w:type="character" w:customStyle="1" w:styleId="B1Char1">
    <w:name w:val="B1 Char1"/>
    <w:locked/>
    <w:rsid w:val="00B90EC4"/>
    <w:rPr>
      <w:rFonts w:ascii="Times New Roman" w:eastAsia="Times New Roman" w:hAnsi="Times New Roman" w:cs="Shonar Bangla"/>
      <w:lang w:val="en-GB" w:eastAsia="en-GB" w:bidi="bn-IN"/>
    </w:rPr>
  </w:style>
  <w:style w:type="character" w:customStyle="1" w:styleId="B2Char">
    <w:name w:val="B2 Char"/>
    <w:link w:val="B2"/>
    <w:rsid w:val="007468C7"/>
    <w:rPr>
      <w:rFonts w:ascii="Times New Roman" w:hAnsi="Times New Roman"/>
      <w:sz w:val="24"/>
      <w:lang w:val="en-GB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5657E9"/>
    <w:rPr>
      <w:rFonts w:ascii="Calibri" w:eastAsia="Calibri" w:hAnsi="Calibri"/>
      <w:sz w:val="22"/>
      <w:szCs w:val="22"/>
    </w:rPr>
  </w:style>
  <w:style w:type="paragraph" w:customStyle="1" w:styleId="Grilleclaire-Accent32">
    <w:name w:val="Grille claire - Accent 32"/>
    <w:basedOn w:val="Normal"/>
    <w:rsid w:val="007A7ED3"/>
    <w:pPr>
      <w:widowControl w:val="0"/>
      <w:overflowPunct/>
      <w:autoSpaceDE/>
      <w:autoSpaceDN/>
      <w:adjustRightInd/>
      <w:spacing w:after="120" w:line="240" w:lineRule="atLeast"/>
      <w:ind w:left="720"/>
      <w:contextualSpacing/>
      <w:textAlignment w:val="auto"/>
    </w:pPr>
    <w:rPr>
      <w:rFonts w:ascii="Arial" w:eastAsia="Times New Roman" w:hAnsi="Arial"/>
      <w:color w:val="000000"/>
      <w:sz w:val="22"/>
    </w:rPr>
  </w:style>
  <w:style w:type="paragraph" w:customStyle="1" w:styleId="CRCoverPage">
    <w:name w:val="CR Cover Page"/>
    <w:rsid w:val="006E2AB8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4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1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1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0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B53B28-CA08-4D3C-9F11-1ABCCB7600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89C34-A2F4-4CE5-9D30-DE8F89BF1F0E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Settings\sergew\Application Data\Microsoft\Templates\3gpp_contrib v3.dot</Template>
  <TotalTime>0</TotalTime>
  <Pages>2</Pages>
  <Words>490</Words>
  <Characters>2794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3278</CharactersWithSpaces>
  <SharedDoc>false</SharedDoc>
  <HLinks>
    <vt:vector size="36" baseType="variant">
      <vt:variant>
        <vt:i4>3604515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983144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https://www.3gpp.org/ftp/tsg_sa/WG4_CODEC/TSGS4_114-e/Docs/S4-210970.zip</vt:lpwstr>
      </vt:variant>
      <vt:variant>
        <vt:lpwstr/>
      </vt:variant>
      <vt:variant>
        <vt:i4>721006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http://www.3gpp.org/ftp/tsg_sa/WG4_CODEC/TSGS4_113-e/Docs/S4-210686.zip</vt:lpwstr>
      </vt:variant>
      <vt:variant>
        <vt:lpwstr/>
      </vt:variant>
      <vt:variant>
        <vt:i4>393322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  <vt:variant>
        <vt:i4>3604515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https://www.3gpp.org/ftp/tsg_sa/TSG_SA/TSGS_92E_Electronic/Docs/SP-210381.zip</vt:lpwstr>
      </vt:variant>
      <vt:variant>
        <vt:lpwstr/>
      </vt:variant>
      <vt:variant>
        <vt:i4>393322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http://www.3gpp.org/ftp/tsg_sa/WG4_CODEC/TSGS4_113-e/Docs/S4-210551.zip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2023-06-19T07:50:00Z</dcterms:created>
  <dcterms:modified xsi:type="dcterms:W3CDTF">2024-01-23T15:42:00Z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